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355A" w:rsidRDefault="00E4355A" w:rsidP="00E70E57">
      <w:pPr>
        <w:pStyle w:val="Ttulo8"/>
        <w:spacing w:line="480" w:lineRule="auto"/>
        <w:rPr>
          <w:sz w:val="20"/>
          <w:szCs w:val="22"/>
        </w:rPr>
      </w:pPr>
    </w:p>
    <w:p w:rsidR="00237EF7" w:rsidRPr="00237EF7" w:rsidRDefault="00237EF7" w:rsidP="00E70E57">
      <w:pPr>
        <w:pStyle w:val="Ttulo8"/>
        <w:spacing w:line="480" w:lineRule="auto"/>
        <w:rPr>
          <w:sz w:val="20"/>
          <w:szCs w:val="22"/>
        </w:rPr>
      </w:pPr>
      <w:bookmarkStart w:id="0" w:name="_GoBack"/>
      <w:bookmarkEnd w:id="0"/>
      <w:r w:rsidRPr="00237EF7">
        <w:rPr>
          <w:sz w:val="20"/>
          <w:szCs w:val="22"/>
        </w:rPr>
        <w:t xml:space="preserve">Endereço: Avenida W18, Lote nº221-Quadra 20 – </w:t>
      </w:r>
      <w:proofErr w:type="spellStart"/>
      <w:r w:rsidRPr="00237EF7">
        <w:rPr>
          <w:sz w:val="20"/>
          <w:szCs w:val="22"/>
        </w:rPr>
        <w:t>L</w:t>
      </w:r>
      <w:r>
        <w:rPr>
          <w:sz w:val="20"/>
          <w:szCs w:val="22"/>
        </w:rPr>
        <w:t>agomar</w:t>
      </w:r>
      <w:proofErr w:type="spellEnd"/>
      <w:r>
        <w:rPr>
          <w:sz w:val="20"/>
          <w:szCs w:val="22"/>
        </w:rPr>
        <w:t xml:space="preserve"> –</w:t>
      </w:r>
      <w:r w:rsidRPr="00237EF7">
        <w:rPr>
          <w:sz w:val="20"/>
          <w:szCs w:val="22"/>
        </w:rPr>
        <w:t>M</w:t>
      </w:r>
      <w:r>
        <w:rPr>
          <w:sz w:val="20"/>
          <w:szCs w:val="22"/>
        </w:rPr>
        <w:t>acaé</w:t>
      </w:r>
    </w:p>
    <w:p w:rsidR="007144C6" w:rsidRPr="00237EF7" w:rsidRDefault="00237EF7" w:rsidP="00E70E57">
      <w:pPr>
        <w:pStyle w:val="Ttulo8"/>
        <w:spacing w:line="480" w:lineRule="auto"/>
        <w:rPr>
          <w:sz w:val="20"/>
          <w:szCs w:val="22"/>
        </w:rPr>
      </w:pPr>
      <w:r w:rsidRPr="00237EF7">
        <w:rPr>
          <w:sz w:val="20"/>
          <w:szCs w:val="22"/>
        </w:rPr>
        <w:t>Natureza</w:t>
      </w:r>
      <w:r w:rsidR="00A80A84">
        <w:rPr>
          <w:sz w:val="20"/>
          <w:szCs w:val="22"/>
        </w:rPr>
        <w:t xml:space="preserve"> da Obra</w:t>
      </w:r>
      <w:r w:rsidRPr="00237EF7">
        <w:rPr>
          <w:sz w:val="20"/>
          <w:szCs w:val="22"/>
        </w:rPr>
        <w:t>: Conclusão da Construção no C</w:t>
      </w:r>
      <w:r w:rsidR="001C7640">
        <w:rPr>
          <w:sz w:val="20"/>
          <w:szCs w:val="22"/>
        </w:rPr>
        <w:t>.</w:t>
      </w:r>
      <w:r w:rsidRPr="00237EF7">
        <w:rPr>
          <w:sz w:val="20"/>
          <w:szCs w:val="22"/>
        </w:rPr>
        <w:t>E</w:t>
      </w:r>
      <w:r w:rsidR="001C7640">
        <w:rPr>
          <w:sz w:val="20"/>
          <w:szCs w:val="22"/>
        </w:rPr>
        <w:t>.</w:t>
      </w:r>
      <w:r w:rsidRPr="00237EF7">
        <w:rPr>
          <w:sz w:val="20"/>
          <w:szCs w:val="22"/>
        </w:rPr>
        <w:t xml:space="preserve"> </w:t>
      </w:r>
      <w:r w:rsidR="00E8446C">
        <w:rPr>
          <w:sz w:val="20"/>
          <w:szCs w:val="22"/>
        </w:rPr>
        <w:t xml:space="preserve">Walter Marinho Campos (CE em </w:t>
      </w:r>
      <w:proofErr w:type="spellStart"/>
      <w:r w:rsidR="00E8446C">
        <w:rPr>
          <w:sz w:val="20"/>
          <w:szCs w:val="22"/>
        </w:rPr>
        <w:t>Lagomar</w:t>
      </w:r>
      <w:proofErr w:type="spellEnd"/>
      <w:r w:rsidR="00E8446C">
        <w:rPr>
          <w:sz w:val="20"/>
          <w:szCs w:val="22"/>
        </w:rPr>
        <w:t>)</w:t>
      </w:r>
    </w:p>
    <w:p w:rsidR="009E1AB6" w:rsidRDefault="009E1AB6" w:rsidP="007144C6">
      <w:pPr>
        <w:pStyle w:val="Ttulo8"/>
        <w:rPr>
          <w:sz w:val="20"/>
          <w:szCs w:val="22"/>
        </w:rPr>
      </w:pPr>
    </w:p>
    <w:p w:rsidR="0065774B" w:rsidRPr="00B62702" w:rsidRDefault="0065774B" w:rsidP="00B62702">
      <w:pPr>
        <w:pStyle w:val="Ttulo8"/>
        <w:spacing w:line="360" w:lineRule="auto"/>
        <w:rPr>
          <w:sz w:val="20"/>
          <w:szCs w:val="22"/>
        </w:rPr>
      </w:pPr>
    </w:p>
    <w:p w:rsidR="00B62702" w:rsidRDefault="00CE52D6" w:rsidP="00B62702">
      <w:pPr>
        <w:pStyle w:val="Ttulo8"/>
        <w:spacing w:line="360" w:lineRule="auto"/>
        <w:jc w:val="center"/>
        <w:rPr>
          <w:b/>
          <w:szCs w:val="22"/>
        </w:rPr>
      </w:pPr>
      <w:r w:rsidRPr="00B62702">
        <w:rPr>
          <w:b/>
          <w:szCs w:val="22"/>
        </w:rPr>
        <w:t>RELAT</w:t>
      </w:r>
      <w:r w:rsidR="001B7CF1" w:rsidRPr="00B62702">
        <w:rPr>
          <w:b/>
          <w:szCs w:val="22"/>
        </w:rPr>
        <w:t>ÓRIO</w:t>
      </w:r>
      <w:r w:rsidR="00A80A84">
        <w:rPr>
          <w:b/>
          <w:szCs w:val="22"/>
        </w:rPr>
        <w:t xml:space="preserve"> FOTOGRÁ</w:t>
      </w:r>
      <w:r w:rsidR="00F705DD" w:rsidRPr="00B62702">
        <w:rPr>
          <w:b/>
          <w:szCs w:val="22"/>
        </w:rPr>
        <w:t>FICO</w:t>
      </w:r>
      <w:r w:rsidR="003308CA">
        <w:rPr>
          <w:b/>
          <w:szCs w:val="22"/>
        </w:rPr>
        <w:t xml:space="preserve"> </w:t>
      </w:r>
      <w:r w:rsidR="00E40BF5" w:rsidRPr="00B62702">
        <w:rPr>
          <w:b/>
          <w:szCs w:val="22"/>
        </w:rPr>
        <w:t>DO</w:t>
      </w:r>
      <w:r w:rsidR="003308CA">
        <w:rPr>
          <w:b/>
          <w:szCs w:val="22"/>
        </w:rPr>
        <w:t xml:space="preserve">S </w:t>
      </w:r>
      <w:r w:rsidR="00B62702" w:rsidRPr="00B62702">
        <w:rPr>
          <w:b/>
          <w:szCs w:val="22"/>
        </w:rPr>
        <w:t>SERVIÇOS EXECUTADOS</w:t>
      </w:r>
    </w:p>
    <w:p w:rsidR="00347AC2" w:rsidRPr="00347AC2" w:rsidRDefault="00347AC2" w:rsidP="00A80A84">
      <w:pPr>
        <w:jc w:val="both"/>
        <w:rPr>
          <w:lang w:eastAsia="pt-BR"/>
        </w:rPr>
      </w:pPr>
    </w:p>
    <w:p w:rsidR="00347AC2" w:rsidRDefault="00347AC2" w:rsidP="00A80A84">
      <w:pPr>
        <w:rPr>
          <w:lang w:eastAsia="pt-BR"/>
        </w:rPr>
      </w:pPr>
      <w:r>
        <w:rPr>
          <w:noProof/>
          <w:lang w:eastAsia="pt-BR"/>
        </w:rPr>
        <w:drawing>
          <wp:inline distT="0" distB="0" distL="0" distR="0">
            <wp:extent cx="2609850" cy="1780362"/>
            <wp:effectExtent l="0" t="0" r="0" b="0"/>
            <wp:docPr id="107" name="Image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5278" cy="178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>
            <wp:extent cx="2667000" cy="1780414"/>
            <wp:effectExtent l="19050" t="0" r="0" b="0"/>
            <wp:docPr id="108" name="Image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0308" cy="1782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AC2" w:rsidRDefault="00957627" w:rsidP="00A80A84">
      <w:pPr>
        <w:jc w:val="both"/>
        <w:rPr>
          <w:lang w:eastAsia="pt-BR"/>
        </w:rPr>
      </w:pPr>
      <w:r>
        <w:rPr>
          <w:lang w:eastAsia="pt-BR"/>
        </w:rPr>
        <w:t xml:space="preserve">              </w:t>
      </w:r>
      <w:r w:rsidR="00E830C1">
        <w:rPr>
          <w:lang w:eastAsia="pt-BR"/>
        </w:rPr>
        <w:t xml:space="preserve">Execução de Estaca Hélice               </w:t>
      </w:r>
      <w:r>
        <w:rPr>
          <w:lang w:eastAsia="pt-BR"/>
        </w:rPr>
        <w:t xml:space="preserve">           </w:t>
      </w:r>
      <w:r w:rsidR="00E830C1">
        <w:rPr>
          <w:lang w:eastAsia="pt-BR"/>
        </w:rPr>
        <w:t xml:space="preserve"> Execução</w:t>
      </w:r>
      <w:r w:rsidR="00EC701D">
        <w:rPr>
          <w:lang w:eastAsia="pt-BR"/>
        </w:rPr>
        <w:t xml:space="preserve"> de escavação</w:t>
      </w:r>
      <w:r w:rsidR="003308CA">
        <w:rPr>
          <w:lang w:eastAsia="pt-BR"/>
        </w:rPr>
        <w:t xml:space="preserve"> </w:t>
      </w:r>
      <w:r w:rsidR="00EC701D">
        <w:rPr>
          <w:lang w:eastAsia="pt-BR"/>
        </w:rPr>
        <w:t>para</w:t>
      </w:r>
      <w:r w:rsidR="003308CA">
        <w:rPr>
          <w:lang w:eastAsia="pt-BR"/>
        </w:rPr>
        <w:t xml:space="preserve"> </w:t>
      </w:r>
      <w:proofErr w:type="spellStart"/>
      <w:r w:rsidR="00E830C1">
        <w:rPr>
          <w:lang w:eastAsia="pt-BR"/>
        </w:rPr>
        <w:t>cintamento</w:t>
      </w:r>
      <w:proofErr w:type="spellEnd"/>
    </w:p>
    <w:p w:rsidR="00347AC2" w:rsidRDefault="00347AC2" w:rsidP="00A80A84">
      <w:pPr>
        <w:jc w:val="both"/>
        <w:rPr>
          <w:lang w:eastAsia="pt-BR"/>
        </w:rPr>
      </w:pPr>
      <w:r>
        <w:rPr>
          <w:noProof/>
          <w:lang w:eastAsia="pt-BR"/>
        </w:rPr>
        <w:drawing>
          <wp:inline distT="0" distB="0" distL="0" distR="0">
            <wp:extent cx="2577427" cy="1924050"/>
            <wp:effectExtent l="0" t="0" r="0" b="0"/>
            <wp:docPr id="106" name="Imagem 106" descr="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2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926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08CA">
        <w:rPr>
          <w:lang w:eastAsia="pt-BR"/>
        </w:rPr>
        <w:t xml:space="preserve">      </w:t>
      </w:r>
      <w:r>
        <w:rPr>
          <w:noProof/>
          <w:lang w:eastAsia="pt-BR"/>
        </w:rPr>
        <w:drawing>
          <wp:inline distT="0" distB="0" distL="0" distR="0">
            <wp:extent cx="2562225" cy="1921669"/>
            <wp:effectExtent l="0" t="0" r="0" b="2540"/>
            <wp:docPr id="69" name="Imagem 69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084" cy="1923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7AC2" w:rsidRDefault="00957627" w:rsidP="00A80A84">
      <w:pPr>
        <w:jc w:val="both"/>
        <w:rPr>
          <w:lang w:eastAsia="pt-BR"/>
        </w:rPr>
      </w:pPr>
      <w:r>
        <w:rPr>
          <w:lang w:eastAsia="pt-BR"/>
        </w:rPr>
        <w:t xml:space="preserve">                </w:t>
      </w:r>
      <w:r w:rsidR="00E830C1">
        <w:rPr>
          <w:lang w:eastAsia="pt-BR"/>
        </w:rPr>
        <w:t xml:space="preserve">Execução de aterro em saibro  </w:t>
      </w:r>
      <w:r>
        <w:rPr>
          <w:lang w:eastAsia="pt-BR"/>
        </w:rPr>
        <w:t xml:space="preserve">           </w:t>
      </w:r>
      <w:r w:rsidR="003308CA">
        <w:rPr>
          <w:lang w:eastAsia="pt-BR"/>
        </w:rPr>
        <w:t xml:space="preserve">            </w:t>
      </w:r>
      <w:r w:rsidR="00E830C1">
        <w:rPr>
          <w:lang w:eastAsia="pt-BR"/>
        </w:rPr>
        <w:t xml:space="preserve">Execução de </w:t>
      </w:r>
      <w:r w:rsidR="00EC701D">
        <w:rPr>
          <w:lang w:eastAsia="pt-BR"/>
        </w:rPr>
        <w:t>super</w:t>
      </w:r>
      <w:r w:rsidR="00E830C1">
        <w:rPr>
          <w:lang w:eastAsia="pt-BR"/>
        </w:rPr>
        <w:t>estrutura metálica</w:t>
      </w:r>
    </w:p>
    <w:p w:rsidR="00347AC2" w:rsidRDefault="00347AC2" w:rsidP="00A80A84">
      <w:pPr>
        <w:jc w:val="both"/>
        <w:rPr>
          <w:lang w:eastAsia="pt-BR"/>
        </w:rPr>
      </w:pPr>
      <w:r>
        <w:rPr>
          <w:noProof/>
          <w:lang w:eastAsia="pt-BR"/>
        </w:rPr>
        <w:lastRenderedPageBreak/>
        <w:drawing>
          <wp:inline distT="0" distB="0" distL="0" distR="0">
            <wp:extent cx="2667000" cy="1943100"/>
            <wp:effectExtent l="0" t="0" r="0" b="0"/>
            <wp:docPr id="104" name="Imagem 104" descr="01 (5)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01 (5)"/>
                    <pic:cNvPicPr preferRelativeResize="0">
                      <a:picLocks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686" cy="1942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08CA">
        <w:rPr>
          <w:lang w:eastAsia="pt-BR"/>
        </w:rPr>
        <w:t xml:space="preserve">      </w:t>
      </w:r>
      <w:r>
        <w:rPr>
          <w:noProof/>
          <w:lang w:eastAsia="pt-BR"/>
        </w:rPr>
        <w:drawing>
          <wp:inline distT="0" distB="0" distL="0" distR="0">
            <wp:extent cx="2590800" cy="1943300"/>
            <wp:effectExtent l="0" t="0" r="0" b="0"/>
            <wp:docPr id="70" name="Imagem 70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933" cy="19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586" w:rsidRDefault="00957627" w:rsidP="00A80A84">
      <w:pPr>
        <w:jc w:val="both"/>
        <w:rPr>
          <w:lang w:eastAsia="pt-BR"/>
        </w:rPr>
      </w:pPr>
      <w:r>
        <w:rPr>
          <w:lang w:eastAsia="pt-BR"/>
        </w:rPr>
        <w:t xml:space="preserve">         </w:t>
      </w:r>
      <w:r w:rsidR="00E830C1">
        <w:rPr>
          <w:lang w:eastAsia="pt-BR"/>
        </w:rPr>
        <w:t xml:space="preserve">Execução de </w:t>
      </w:r>
      <w:r w:rsidR="00EC701D">
        <w:rPr>
          <w:lang w:eastAsia="pt-BR"/>
        </w:rPr>
        <w:t>super</w:t>
      </w:r>
      <w:r w:rsidR="00E830C1">
        <w:rPr>
          <w:lang w:eastAsia="pt-BR"/>
        </w:rPr>
        <w:t>estrutura metálica</w:t>
      </w:r>
      <w:r w:rsidR="003308CA">
        <w:rPr>
          <w:lang w:eastAsia="pt-BR"/>
        </w:rPr>
        <w:t xml:space="preserve">                        </w:t>
      </w:r>
      <w:r w:rsidR="00E830C1">
        <w:rPr>
          <w:lang w:eastAsia="pt-BR"/>
        </w:rPr>
        <w:t xml:space="preserve">  Execução de laje em </w:t>
      </w:r>
      <w:proofErr w:type="spellStart"/>
      <w:r w:rsidR="00E830C1">
        <w:rPr>
          <w:lang w:eastAsia="pt-BR"/>
        </w:rPr>
        <w:t>steeldeck</w:t>
      </w:r>
      <w:proofErr w:type="spellEnd"/>
    </w:p>
    <w:p w:rsidR="009A1586" w:rsidRDefault="009A1586" w:rsidP="00A80A84">
      <w:pPr>
        <w:jc w:val="both"/>
        <w:rPr>
          <w:lang w:eastAsia="pt-BR"/>
        </w:rPr>
      </w:pPr>
      <w:r>
        <w:rPr>
          <w:noProof/>
          <w:lang w:eastAsia="pt-BR"/>
        </w:rPr>
        <w:drawing>
          <wp:inline distT="0" distB="0" distL="0" distR="0">
            <wp:extent cx="2619375" cy="1971675"/>
            <wp:effectExtent l="0" t="0" r="9525" b="9525"/>
            <wp:docPr id="105" name="Imagem 105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14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346"/>
                    <a:stretch/>
                  </pic:blipFill>
                  <pic:spPr bwMode="auto">
                    <a:xfrm>
                      <a:off x="0" y="0"/>
                      <a:ext cx="2628450" cy="1978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308CA">
        <w:rPr>
          <w:lang w:eastAsia="pt-BR"/>
        </w:rPr>
        <w:t xml:space="preserve">  </w:t>
      </w:r>
      <w:r>
        <w:rPr>
          <w:noProof/>
          <w:lang w:eastAsia="pt-BR"/>
        </w:rPr>
        <w:drawing>
          <wp:inline distT="0" distB="0" distL="0" distR="0">
            <wp:extent cx="2644076" cy="1981200"/>
            <wp:effectExtent l="0" t="0" r="4445" b="0"/>
            <wp:docPr id="96" name="Imagem 96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2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242" cy="1982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65A5">
        <w:rPr>
          <w:lang w:eastAsia="pt-BR"/>
        </w:rPr>
        <w:t xml:space="preserve">    .                   </w:t>
      </w:r>
      <w:r w:rsidR="00957627">
        <w:rPr>
          <w:lang w:eastAsia="pt-BR"/>
        </w:rPr>
        <w:t xml:space="preserve">   </w:t>
      </w:r>
      <w:r w:rsidR="000065A5">
        <w:rPr>
          <w:lang w:eastAsia="pt-BR"/>
        </w:rPr>
        <w:t>E</w:t>
      </w:r>
      <w:r w:rsidR="00E830C1">
        <w:rPr>
          <w:lang w:eastAsia="pt-BR"/>
        </w:rPr>
        <w:t>xecução de cisterna</w:t>
      </w:r>
      <w:r w:rsidR="00E35F43">
        <w:rPr>
          <w:lang w:eastAsia="pt-BR"/>
        </w:rPr>
        <w:t xml:space="preserve"> </w:t>
      </w:r>
      <w:r w:rsidR="00A80A84">
        <w:rPr>
          <w:lang w:eastAsia="pt-BR"/>
        </w:rPr>
        <w:t xml:space="preserve">de 30.000 litros                   </w:t>
      </w:r>
      <w:proofErr w:type="gramStart"/>
      <w:r w:rsidR="000065A5">
        <w:rPr>
          <w:rFonts w:ascii="Arial" w:eastAsia="Times New Roman" w:hAnsi="Arial"/>
          <w:sz w:val="20"/>
          <w:lang w:eastAsia="pt-BR"/>
        </w:rPr>
        <w:t>Exec.</w:t>
      </w:r>
      <w:proofErr w:type="gramEnd"/>
      <w:r w:rsidR="00E830C1">
        <w:rPr>
          <w:rFonts w:ascii="Arial" w:eastAsia="Times New Roman" w:hAnsi="Arial"/>
          <w:sz w:val="20"/>
          <w:lang w:eastAsia="pt-BR"/>
        </w:rPr>
        <w:t>de toda</w:t>
      </w:r>
      <w:r w:rsidR="00A80A84">
        <w:rPr>
          <w:rFonts w:ascii="Arial" w:eastAsia="Times New Roman" w:hAnsi="Arial"/>
          <w:sz w:val="20"/>
          <w:lang w:eastAsia="pt-BR"/>
        </w:rPr>
        <w:t xml:space="preserve"> rede subterrânea</w:t>
      </w:r>
      <w:r w:rsidR="00E830C1">
        <w:rPr>
          <w:rFonts w:ascii="Arial" w:eastAsia="Times New Roman" w:hAnsi="Arial"/>
          <w:sz w:val="20"/>
          <w:lang w:eastAsia="pt-BR"/>
        </w:rPr>
        <w:t xml:space="preserve"> de esgoto e águas pluviais</w:t>
      </w:r>
    </w:p>
    <w:p w:rsidR="009A1586" w:rsidRDefault="009A1586" w:rsidP="00A80A84">
      <w:pPr>
        <w:jc w:val="both"/>
        <w:rPr>
          <w:lang w:eastAsia="pt-BR"/>
        </w:rPr>
      </w:pPr>
      <w:r>
        <w:rPr>
          <w:noProof/>
          <w:lang w:eastAsia="pt-BR"/>
        </w:rPr>
        <w:drawing>
          <wp:inline distT="0" distB="0" distL="0" distR="0">
            <wp:extent cx="2635168" cy="1981200"/>
            <wp:effectExtent l="0" t="0" r="0" b="0"/>
            <wp:docPr id="71" name="Imagem 71" descr="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3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758" cy="1980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08CA">
        <w:rPr>
          <w:lang w:eastAsia="pt-BR"/>
        </w:rPr>
        <w:t xml:space="preserve">          </w:t>
      </w:r>
      <w:r>
        <w:rPr>
          <w:noProof/>
          <w:lang w:eastAsia="pt-BR"/>
        </w:rPr>
        <w:drawing>
          <wp:inline distT="0" distB="0" distL="0" distR="0">
            <wp:extent cx="2631766" cy="1978640"/>
            <wp:effectExtent l="0" t="0" r="0" b="3175"/>
            <wp:docPr id="72" name="Imagem 72" descr="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3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807" cy="19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0C1" w:rsidRDefault="003308CA" w:rsidP="00A80A84">
      <w:pPr>
        <w:pStyle w:val="Standard"/>
        <w:spacing w:line="276" w:lineRule="auto"/>
        <w:jc w:val="both"/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</w:pPr>
      <w:r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                              </w:t>
      </w:r>
      <w:r w:rsidR="00E830C1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Execução de parede</w:t>
      </w:r>
      <w:r w:rsidR="00EC701D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s externas em</w:t>
      </w:r>
      <w:r w:rsidR="00A80A84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 placas </w:t>
      </w:r>
      <w:proofErr w:type="spellStart"/>
      <w:r w:rsidR="00A80A84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cimentí</w:t>
      </w:r>
      <w:r w:rsidR="00E830C1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cia</w:t>
      </w:r>
      <w:r w:rsidR="00A80A84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s</w:t>
      </w:r>
      <w:proofErr w:type="spellEnd"/>
    </w:p>
    <w:p w:rsidR="009A1586" w:rsidRDefault="009A1586" w:rsidP="00A80A84">
      <w:pPr>
        <w:jc w:val="both"/>
        <w:rPr>
          <w:lang w:eastAsia="pt-BR"/>
        </w:rPr>
      </w:pPr>
    </w:p>
    <w:p w:rsidR="00873BB0" w:rsidRDefault="00873BB0" w:rsidP="00561B03">
      <w:pPr>
        <w:pStyle w:val="Ttulo8"/>
        <w:spacing w:line="360" w:lineRule="auto"/>
        <w:jc w:val="center"/>
        <w:rPr>
          <w:sz w:val="20"/>
          <w:szCs w:val="22"/>
        </w:rPr>
      </w:pPr>
      <w:r>
        <w:rPr>
          <w:noProof/>
        </w:rPr>
        <w:lastRenderedPageBreak/>
        <w:drawing>
          <wp:inline distT="0" distB="0" distL="0" distR="0">
            <wp:extent cx="2581275" cy="2045455"/>
            <wp:effectExtent l="0" t="0" r="0" b="0"/>
            <wp:docPr id="5" name="Imagem 93" descr="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2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651" cy="205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5F43">
        <w:rPr>
          <w:sz w:val="20"/>
          <w:szCs w:val="22"/>
        </w:rPr>
        <w:t xml:space="preserve">       </w:t>
      </w:r>
      <w:r>
        <w:rPr>
          <w:noProof/>
        </w:rPr>
        <w:drawing>
          <wp:inline distT="0" distB="0" distL="0" distR="0">
            <wp:extent cx="2609850" cy="2045477"/>
            <wp:effectExtent l="0" t="0" r="0" b="0"/>
            <wp:docPr id="6" name="Imagem 102" descr="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27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666"/>
                    <a:stretch/>
                  </pic:blipFill>
                  <pic:spPr bwMode="auto">
                    <a:xfrm>
                      <a:off x="0" y="0"/>
                      <a:ext cx="2609850" cy="2045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3BB0" w:rsidRDefault="00873BB0" w:rsidP="00561B03">
      <w:pPr>
        <w:pStyle w:val="Standard"/>
        <w:spacing w:line="276" w:lineRule="auto"/>
        <w:jc w:val="center"/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</w:pPr>
      <w:r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Execução de parede</w:t>
      </w:r>
      <w:r w:rsidR="00EC701D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s</w:t>
      </w:r>
      <w:r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 interna</w:t>
      </w:r>
      <w:r w:rsidR="00EC701D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s</w:t>
      </w:r>
      <w:r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 em placas </w:t>
      </w:r>
      <w:proofErr w:type="spellStart"/>
      <w:r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cimenticia</w:t>
      </w:r>
      <w:proofErr w:type="spellEnd"/>
    </w:p>
    <w:p w:rsidR="00873BB0" w:rsidRDefault="00873BB0" w:rsidP="00561B03">
      <w:pPr>
        <w:jc w:val="center"/>
        <w:rPr>
          <w:sz w:val="20"/>
        </w:rPr>
      </w:pPr>
    </w:p>
    <w:p w:rsidR="00347AC2" w:rsidRDefault="00347AC2" w:rsidP="00561B03">
      <w:pPr>
        <w:jc w:val="center"/>
        <w:rPr>
          <w:sz w:val="20"/>
        </w:rPr>
      </w:pPr>
      <w:r>
        <w:rPr>
          <w:noProof/>
          <w:lang w:eastAsia="pt-BR"/>
        </w:rPr>
        <w:drawing>
          <wp:inline distT="0" distB="0" distL="0" distR="0">
            <wp:extent cx="2667000" cy="2000456"/>
            <wp:effectExtent l="0" t="0" r="0" b="0"/>
            <wp:docPr id="100" name="Imagem 100" descr="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0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586" cy="2000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5F43">
        <w:rPr>
          <w:sz w:val="20"/>
        </w:rPr>
        <w:t xml:space="preserve">         </w:t>
      </w:r>
      <w:r>
        <w:rPr>
          <w:noProof/>
          <w:lang w:eastAsia="pt-BR"/>
        </w:rPr>
        <w:drawing>
          <wp:inline distT="0" distB="0" distL="0" distR="0">
            <wp:extent cx="2619375" cy="1998053"/>
            <wp:effectExtent l="0" t="0" r="0" b="2540"/>
            <wp:docPr id="99" name="Imagem 99" descr="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0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161" cy="2000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7AC2" w:rsidRDefault="00873BB0" w:rsidP="00561B03">
      <w:pPr>
        <w:jc w:val="center"/>
        <w:rPr>
          <w:rFonts w:ascii="Arial" w:eastAsia="Times New Roman" w:hAnsi="Arial"/>
          <w:sz w:val="20"/>
          <w:lang w:eastAsia="pt-BR"/>
        </w:rPr>
      </w:pPr>
      <w:r>
        <w:rPr>
          <w:rFonts w:ascii="Arial" w:eastAsia="Times New Roman" w:hAnsi="Arial"/>
          <w:sz w:val="20"/>
          <w:lang w:eastAsia="pt-BR"/>
        </w:rPr>
        <w:t>Colocação de cobertura</w:t>
      </w:r>
      <w:r w:rsidR="00EC701D">
        <w:rPr>
          <w:rFonts w:ascii="Arial" w:eastAsia="Times New Roman" w:hAnsi="Arial"/>
          <w:sz w:val="20"/>
          <w:lang w:eastAsia="pt-BR"/>
        </w:rPr>
        <w:t xml:space="preserve"> alumínio</w:t>
      </w:r>
      <w:r>
        <w:rPr>
          <w:rFonts w:ascii="Arial" w:eastAsia="Times New Roman" w:hAnsi="Arial"/>
          <w:sz w:val="20"/>
          <w:lang w:eastAsia="pt-BR"/>
        </w:rPr>
        <w:t xml:space="preserve"> com</w:t>
      </w:r>
      <w:r w:rsidR="00E830C1">
        <w:rPr>
          <w:rFonts w:ascii="Arial" w:eastAsia="Times New Roman" w:hAnsi="Arial"/>
          <w:sz w:val="20"/>
          <w:lang w:eastAsia="pt-BR"/>
        </w:rPr>
        <w:t xml:space="preserve"> telha</w:t>
      </w:r>
      <w:r>
        <w:rPr>
          <w:rFonts w:ascii="Arial" w:eastAsia="Times New Roman" w:hAnsi="Arial"/>
          <w:sz w:val="20"/>
          <w:lang w:eastAsia="pt-BR"/>
        </w:rPr>
        <w:t>s</w:t>
      </w:r>
      <w:r w:rsidR="003308CA">
        <w:rPr>
          <w:rFonts w:ascii="Arial" w:eastAsia="Times New Roman" w:hAnsi="Arial"/>
          <w:sz w:val="20"/>
          <w:lang w:eastAsia="pt-BR"/>
        </w:rPr>
        <w:t xml:space="preserve"> </w:t>
      </w:r>
      <w:r w:rsidR="00EC701D">
        <w:rPr>
          <w:rFonts w:ascii="Arial" w:eastAsia="Times New Roman" w:hAnsi="Arial"/>
          <w:sz w:val="20"/>
          <w:lang w:eastAsia="pt-BR"/>
        </w:rPr>
        <w:t xml:space="preserve">tipo </w:t>
      </w:r>
      <w:r w:rsidR="00A80A84">
        <w:rPr>
          <w:rFonts w:ascii="Arial" w:eastAsia="Times New Roman" w:hAnsi="Arial"/>
          <w:sz w:val="20"/>
          <w:lang w:eastAsia="pt-BR"/>
        </w:rPr>
        <w:t>sanduíche</w:t>
      </w:r>
      <w:r w:rsidR="003308CA">
        <w:rPr>
          <w:rFonts w:ascii="Arial" w:eastAsia="Times New Roman" w:hAnsi="Arial"/>
          <w:sz w:val="20"/>
          <w:lang w:eastAsia="pt-BR"/>
        </w:rPr>
        <w:t xml:space="preserve"> </w:t>
      </w:r>
      <w:r w:rsidR="00E830C1">
        <w:rPr>
          <w:rFonts w:ascii="Arial" w:eastAsia="Times New Roman" w:hAnsi="Arial"/>
          <w:sz w:val="20"/>
          <w:lang w:eastAsia="pt-BR"/>
        </w:rPr>
        <w:t>Execução de Qu</w:t>
      </w:r>
      <w:r w:rsidR="00EC701D">
        <w:rPr>
          <w:rFonts w:ascii="Arial" w:eastAsia="Times New Roman" w:hAnsi="Arial"/>
          <w:sz w:val="20"/>
          <w:lang w:eastAsia="pt-BR"/>
        </w:rPr>
        <w:t>adra Poliesportiva</w:t>
      </w:r>
    </w:p>
    <w:p w:rsidR="00C54A01" w:rsidRPr="00B62702" w:rsidRDefault="00C54A01" w:rsidP="00561B03">
      <w:pPr>
        <w:pStyle w:val="Ttulo8"/>
        <w:spacing w:line="360" w:lineRule="auto"/>
        <w:jc w:val="center"/>
        <w:rPr>
          <w:sz w:val="20"/>
          <w:szCs w:val="22"/>
        </w:rPr>
      </w:pPr>
      <w:r w:rsidRPr="00B62702">
        <w:rPr>
          <w:noProof/>
          <w:sz w:val="20"/>
          <w:szCs w:val="22"/>
        </w:rPr>
        <w:drawing>
          <wp:inline distT="0" distB="0" distL="0" distR="0">
            <wp:extent cx="2633345" cy="1974850"/>
            <wp:effectExtent l="0" t="0" r="0" b="6350"/>
            <wp:docPr id="55" name="Image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ONSTRUFORTE\Desktop\FOTOS-RO-28-06-16\DSCN153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345" cy="197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35F43">
        <w:rPr>
          <w:sz w:val="20"/>
          <w:szCs w:val="22"/>
        </w:rPr>
        <w:t xml:space="preserve">        </w:t>
      </w:r>
      <w:r w:rsidRPr="00B62702">
        <w:rPr>
          <w:noProof/>
          <w:sz w:val="20"/>
          <w:szCs w:val="22"/>
        </w:rPr>
        <w:drawing>
          <wp:inline distT="0" distB="0" distL="0" distR="0">
            <wp:extent cx="2630805" cy="1972310"/>
            <wp:effectExtent l="0" t="0" r="0" b="8890"/>
            <wp:docPr id="56" name="Image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ONSTRUFORTE\Desktop\FOTOS-RO-28-06-16\DSCN153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805" cy="1972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4A01" w:rsidRPr="00C54A01" w:rsidRDefault="00C54A01" w:rsidP="00561B03">
      <w:pPr>
        <w:jc w:val="center"/>
        <w:rPr>
          <w:rFonts w:ascii="Arial" w:hAnsi="Arial" w:cs="Arial"/>
          <w:sz w:val="20"/>
        </w:rPr>
      </w:pPr>
      <w:r w:rsidRPr="00C54A01">
        <w:rPr>
          <w:rFonts w:ascii="Arial" w:hAnsi="Arial" w:cs="Arial"/>
          <w:sz w:val="20"/>
        </w:rPr>
        <w:t xml:space="preserve">Execução de </w:t>
      </w:r>
      <w:r w:rsidR="00FB2548">
        <w:rPr>
          <w:rFonts w:ascii="Arial" w:hAnsi="Arial" w:cs="Arial"/>
          <w:sz w:val="20"/>
        </w:rPr>
        <w:t xml:space="preserve">cobertura em Sistema </w:t>
      </w:r>
      <w:proofErr w:type="spellStart"/>
      <w:r w:rsidR="00FB2548">
        <w:rPr>
          <w:rFonts w:ascii="Arial" w:hAnsi="Arial" w:cs="Arial"/>
          <w:sz w:val="20"/>
        </w:rPr>
        <w:t>Ultraply</w:t>
      </w:r>
      <w:proofErr w:type="spellEnd"/>
    </w:p>
    <w:p w:rsidR="00347AC2" w:rsidRDefault="00347AC2" w:rsidP="00561B03">
      <w:pPr>
        <w:jc w:val="center"/>
        <w:rPr>
          <w:lang w:eastAsia="pt-BR"/>
        </w:rPr>
      </w:pPr>
      <w:r>
        <w:rPr>
          <w:noProof/>
          <w:lang w:eastAsia="pt-BR"/>
        </w:rPr>
        <w:lastRenderedPageBreak/>
        <w:drawing>
          <wp:inline distT="0" distB="0" distL="0" distR="0">
            <wp:extent cx="2587631" cy="2019300"/>
            <wp:effectExtent l="0" t="0" r="3175" b="0"/>
            <wp:docPr id="101" name="Imagem 101" descr="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2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573" cy="2027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1B03">
        <w:rPr>
          <w:lang w:eastAsia="pt-BR"/>
        </w:rPr>
        <w:t xml:space="preserve">     </w:t>
      </w:r>
      <w:r>
        <w:rPr>
          <w:noProof/>
          <w:lang w:eastAsia="pt-BR"/>
        </w:rPr>
        <w:drawing>
          <wp:inline distT="0" distB="0" distL="0" distR="0">
            <wp:extent cx="2619172" cy="2019300"/>
            <wp:effectExtent l="0" t="0" r="0" b="0"/>
            <wp:docPr id="95" name="Imagem 95" descr="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2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3"/>
                    <a:stretch/>
                  </pic:blipFill>
                  <pic:spPr bwMode="auto">
                    <a:xfrm>
                      <a:off x="0" y="0"/>
                      <a:ext cx="2619010" cy="2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7AC2" w:rsidRDefault="000E24EC" w:rsidP="00561B03">
      <w:pPr>
        <w:pStyle w:val="Standard"/>
        <w:spacing w:line="276" w:lineRule="auto"/>
        <w:jc w:val="center"/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</w:pPr>
      <w:r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Execução de piso de alta resistência   </w:t>
      </w:r>
      <w:r w:rsidR="003308CA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                  </w:t>
      </w:r>
      <w:r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Execução de piso de cerâmico</w:t>
      </w:r>
    </w:p>
    <w:p w:rsidR="000E24EC" w:rsidRPr="000E24EC" w:rsidRDefault="000E24EC" w:rsidP="00561B03">
      <w:pPr>
        <w:pStyle w:val="Standard"/>
        <w:spacing w:line="276" w:lineRule="auto"/>
        <w:jc w:val="center"/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</w:pPr>
    </w:p>
    <w:p w:rsidR="000065A5" w:rsidRDefault="000065A5" w:rsidP="00561B03">
      <w:pPr>
        <w:pStyle w:val="Standard"/>
        <w:spacing w:line="276" w:lineRule="auto"/>
        <w:jc w:val="center"/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</w:pPr>
    </w:p>
    <w:p w:rsidR="00B62702" w:rsidRDefault="00B62702" w:rsidP="00561B03">
      <w:pPr>
        <w:jc w:val="center"/>
        <w:rPr>
          <w:lang w:eastAsia="pt-BR"/>
        </w:rPr>
      </w:pPr>
      <w:r>
        <w:rPr>
          <w:noProof/>
          <w:lang w:eastAsia="pt-BR"/>
        </w:rPr>
        <w:drawing>
          <wp:inline distT="0" distB="0" distL="0" distR="0">
            <wp:extent cx="2638425" cy="1978819"/>
            <wp:effectExtent l="0" t="0" r="0" b="2540"/>
            <wp:docPr id="90" name="Imagem 90" descr="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3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978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1B03">
        <w:rPr>
          <w:lang w:eastAsia="pt-BR"/>
        </w:rPr>
        <w:t xml:space="preserve">       </w:t>
      </w:r>
      <w:r>
        <w:rPr>
          <w:noProof/>
          <w:lang w:eastAsia="pt-BR"/>
        </w:rPr>
        <w:drawing>
          <wp:inline distT="0" distB="0" distL="0" distR="0">
            <wp:extent cx="2638425" cy="1978819"/>
            <wp:effectExtent l="0" t="0" r="0" b="2540"/>
            <wp:docPr id="91" name="Imagem 91" descr="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3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978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5A5" w:rsidRDefault="000E24EC" w:rsidP="00561B03">
      <w:pPr>
        <w:pStyle w:val="Ttulo8"/>
        <w:spacing w:line="360" w:lineRule="auto"/>
        <w:jc w:val="center"/>
        <w:rPr>
          <w:sz w:val="20"/>
          <w:szCs w:val="22"/>
        </w:rPr>
      </w:pPr>
      <w:r>
        <w:rPr>
          <w:sz w:val="20"/>
          <w:szCs w:val="22"/>
        </w:rPr>
        <w:t>Execução de Vestiário na Quadra Poliesportiva</w:t>
      </w:r>
      <w:proofErr w:type="gramStart"/>
      <w:r>
        <w:rPr>
          <w:sz w:val="20"/>
          <w:szCs w:val="22"/>
        </w:rPr>
        <w:t xml:space="preserve">  </w:t>
      </w:r>
      <w:r w:rsidR="003308CA">
        <w:rPr>
          <w:sz w:val="20"/>
          <w:szCs w:val="22"/>
        </w:rPr>
        <w:t xml:space="preserve">  </w:t>
      </w:r>
      <w:proofErr w:type="gramEnd"/>
      <w:r w:rsidR="00FB2548">
        <w:rPr>
          <w:sz w:val="20"/>
          <w:szCs w:val="22"/>
        </w:rPr>
        <w:t xml:space="preserve">Execução </w:t>
      </w:r>
      <w:r>
        <w:rPr>
          <w:sz w:val="20"/>
          <w:szCs w:val="22"/>
        </w:rPr>
        <w:t>de</w:t>
      </w:r>
      <w:r w:rsidR="00AA0802">
        <w:rPr>
          <w:sz w:val="20"/>
          <w:szCs w:val="22"/>
        </w:rPr>
        <w:t xml:space="preserve"> piso </w:t>
      </w:r>
      <w:proofErr w:type="spellStart"/>
      <w:r w:rsidR="00AA0802">
        <w:rPr>
          <w:sz w:val="20"/>
          <w:szCs w:val="22"/>
        </w:rPr>
        <w:t>i</w:t>
      </w:r>
      <w:r w:rsidR="002823DC">
        <w:rPr>
          <w:sz w:val="20"/>
          <w:szCs w:val="22"/>
        </w:rPr>
        <w:t>ntertravado</w:t>
      </w:r>
      <w:proofErr w:type="spellEnd"/>
      <w:r w:rsidR="002823DC">
        <w:rPr>
          <w:sz w:val="20"/>
          <w:szCs w:val="22"/>
        </w:rPr>
        <w:t xml:space="preserve"> no estacion</w:t>
      </w:r>
      <w:r w:rsidR="003D43AD">
        <w:rPr>
          <w:sz w:val="20"/>
          <w:szCs w:val="22"/>
        </w:rPr>
        <w:t>amento</w:t>
      </w:r>
    </w:p>
    <w:p w:rsidR="00B62702" w:rsidRDefault="00347AC2" w:rsidP="00561B03">
      <w:pPr>
        <w:pStyle w:val="Ttulo8"/>
        <w:spacing w:line="360" w:lineRule="auto"/>
        <w:jc w:val="center"/>
      </w:pPr>
      <w:r>
        <w:rPr>
          <w:noProof/>
        </w:rPr>
        <w:drawing>
          <wp:inline distT="0" distB="0" distL="0" distR="0">
            <wp:extent cx="2634353" cy="1980587"/>
            <wp:effectExtent l="0" t="0" r="0" b="635"/>
            <wp:docPr id="97" name="Imagem 97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2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943" cy="1980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1B03">
        <w:t xml:space="preserve">      </w:t>
      </w:r>
      <w:r w:rsidR="009A1586">
        <w:rPr>
          <w:noProof/>
        </w:rPr>
        <w:drawing>
          <wp:inline distT="0" distB="0" distL="0" distR="0">
            <wp:extent cx="2501641" cy="1971675"/>
            <wp:effectExtent l="0" t="0" r="0" b="0"/>
            <wp:docPr id="98" name="Imagem 98" descr="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0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027" cy="197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CD5" w:rsidRDefault="002823DC" w:rsidP="00561B03">
      <w:pPr>
        <w:pStyle w:val="Standard"/>
        <w:spacing w:line="276" w:lineRule="auto"/>
        <w:jc w:val="center"/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</w:pPr>
      <w:r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Execução das instalações </w:t>
      </w:r>
      <w:proofErr w:type="spellStart"/>
      <w:r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hidro</w:t>
      </w:r>
      <w:r w:rsidR="00873BB0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s</w:t>
      </w:r>
      <w:r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sanitárias</w:t>
      </w:r>
      <w:proofErr w:type="spellEnd"/>
      <w:r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 </w:t>
      </w:r>
      <w:r w:rsidR="003308CA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            </w:t>
      </w:r>
      <w:r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 </w:t>
      </w:r>
      <w:r w:rsidR="00FB2548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Colocação das portas </w:t>
      </w:r>
      <w:r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e</w:t>
      </w:r>
      <w:r w:rsidR="00FB2548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m</w:t>
      </w:r>
      <w:r w:rsidR="00E35F43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 </w:t>
      </w:r>
      <w:r w:rsidR="003D43AD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ferro</w:t>
      </w:r>
      <w:r w:rsidR="00FB2548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 (i</w:t>
      </w:r>
      <w:r w:rsidR="00AA0802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tem furtado)</w:t>
      </w:r>
    </w:p>
    <w:p w:rsidR="00856B90" w:rsidRDefault="00856B90" w:rsidP="00A80A84">
      <w:pPr>
        <w:pStyle w:val="Standard"/>
        <w:spacing w:line="276" w:lineRule="auto"/>
        <w:jc w:val="both"/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</w:pPr>
    </w:p>
    <w:p w:rsidR="00856B90" w:rsidRPr="00B62702" w:rsidRDefault="00856B90" w:rsidP="00A80A84">
      <w:pPr>
        <w:pStyle w:val="Ttulo8"/>
        <w:spacing w:line="360" w:lineRule="auto"/>
        <w:jc w:val="both"/>
        <w:rPr>
          <w:sz w:val="20"/>
          <w:szCs w:val="22"/>
        </w:rPr>
      </w:pPr>
      <w:r w:rsidRPr="00B62702">
        <w:rPr>
          <w:noProof/>
          <w:sz w:val="20"/>
          <w:szCs w:val="22"/>
        </w:rPr>
        <w:lastRenderedPageBreak/>
        <w:drawing>
          <wp:inline distT="0" distB="0" distL="0" distR="0">
            <wp:extent cx="1753096" cy="2338388"/>
            <wp:effectExtent l="0" t="0" r="0" b="508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ONSTRUFORTE\Desktop\FOTOS-RO-28-06-16\DSCN153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348" cy="2340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2702">
        <w:rPr>
          <w:noProof/>
          <w:sz w:val="20"/>
          <w:szCs w:val="22"/>
        </w:rPr>
        <w:drawing>
          <wp:inline distT="0" distB="0" distL="0" distR="0">
            <wp:extent cx="2311162" cy="1733093"/>
            <wp:effectExtent l="3175" t="0" r="0" b="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ONSTRUFORTE\Desktop\FOTOS-RO-28-06-16\DSCN153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12831" cy="1734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2702">
        <w:rPr>
          <w:noProof/>
          <w:sz w:val="20"/>
          <w:szCs w:val="22"/>
        </w:rPr>
        <w:drawing>
          <wp:inline distT="0" distB="0" distL="0" distR="0">
            <wp:extent cx="1710919" cy="2286000"/>
            <wp:effectExtent l="0" t="0" r="3810" b="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ONSTRUFORTE\Desktop\FOTOS-RO-28-06-16\DSCN153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919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5A5" w:rsidRDefault="003308CA" w:rsidP="00A80A84">
      <w:pPr>
        <w:pStyle w:val="Standard"/>
        <w:spacing w:line="276" w:lineRule="auto"/>
        <w:jc w:val="both"/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</w:pPr>
      <w:r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             </w:t>
      </w:r>
      <w:r w:rsidR="00255943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Assent</w:t>
      </w:r>
      <w:r w:rsidR="000065A5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amento de revestimento cerâmico</w:t>
      </w:r>
      <w:r w:rsidR="00957627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 </w:t>
      </w:r>
      <w:r w:rsidR="000065A5" w:rsidRPr="00870BCD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(</w:t>
      </w:r>
      <w:r w:rsidR="0059585B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item vandalizado </w:t>
      </w:r>
      <w:r w:rsidR="000065A5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devido </w:t>
      </w:r>
      <w:r w:rsidR="00957627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à</w:t>
      </w:r>
      <w:r w:rsidR="000065A5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 paralisação da obra)</w:t>
      </w:r>
    </w:p>
    <w:p w:rsidR="00561B03" w:rsidRPr="00873BB0" w:rsidRDefault="00561B03" w:rsidP="00A80A84">
      <w:pPr>
        <w:pStyle w:val="Standard"/>
        <w:spacing w:line="276" w:lineRule="auto"/>
        <w:jc w:val="both"/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</w:pPr>
    </w:p>
    <w:p w:rsidR="00856B90" w:rsidRDefault="003308CA" w:rsidP="00A80A84">
      <w:pPr>
        <w:pStyle w:val="Ttulo8"/>
        <w:spacing w:line="360" w:lineRule="auto"/>
        <w:jc w:val="both"/>
        <w:rPr>
          <w:sz w:val="20"/>
          <w:szCs w:val="22"/>
        </w:rPr>
      </w:pPr>
      <w:r>
        <w:rPr>
          <w:sz w:val="20"/>
          <w:szCs w:val="22"/>
        </w:rPr>
        <w:t xml:space="preserve">                     </w:t>
      </w:r>
      <w:r w:rsidR="00856B90" w:rsidRPr="00B62702">
        <w:rPr>
          <w:noProof/>
          <w:sz w:val="20"/>
          <w:szCs w:val="22"/>
        </w:rPr>
        <w:drawing>
          <wp:inline distT="0" distB="0" distL="0" distR="0">
            <wp:extent cx="2271818" cy="1775832"/>
            <wp:effectExtent l="318" t="0" r="0" b="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ONSTRUFORTE\Desktop\FOTOS-RO-28-06-16\DSCN153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76431" cy="1779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56B90" w:rsidRPr="00B62702">
        <w:rPr>
          <w:noProof/>
          <w:sz w:val="20"/>
          <w:szCs w:val="22"/>
        </w:rPr>
        <w:drawing>
          <wp:inline distT="0" distB="0" distL="0" distR="0">
            <wp:extent cx="1706094" cy="2124075"/>
            <wp:effectExtent l="19050" t="0" r="8406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ONSTRUFORTE\Desktop\FOTOS-RO-28-06-16\DSCN15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62" t="-105" r="31711" b="105"/>
                    <a:stretch/>
                  </pic:blipFill>
                  <pic:spPr bwMode="auto">
                    <a:xfrm>
                      <a:off x="0" y="0"/>
                      <a:ext cx="1706743" cy="2124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6B90" w:rsidRDefault="003308CA" w:rsidP="00A80A84">
      <w:pPr>
        <w:pStyle w:val="Standard"/>
        <w:spacing w:line="276" w:lineRule="auto"/>
        <w:jc w:val="both"/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</w:pPr>
      <w:r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              </w:t>
      </w:r>
      <w:r w:rsidR="00255943" w:rsidRPr="00870BCD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Colocação </w:t>
      </w:r>
      <w:r w:rsidR="00255943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de divisória de granito</w:t>
      </w:r>
      <w:r w:rsidR="0059585B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s</w:t>
      </w:r>
      <w:r w:rsidR="00957627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 </w:t>
      </w:r>
      <w:r w:rsidR="00255943" w:rsidRPr="00870BCD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(</w:t>
      </w:r>
      <w:r w:rsidR="0059585B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item vandalizado</w:t>
      </w:r>
      <w:r w:rsidR="00957627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 </w:t>
      </w:r>
      <w:r w:rsidR="000065A5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devido </w:t>
      </w:r>
      <w:r w:rsidR="00957627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>à</w:t>
      </w:r>
      <w:r w:rsidR="000065A5"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  <w:t xml:space="preserve"> paralisação da obra)</w:t>
      </w:r>
    </w:p>
    <w:p w:rsidR="00873BB0" w:rsidRPr="00873BB0" w:rsidRDefault="00873BB0" w:rsidP="00A80A84">
      <w:pPr>
        <w:pStyle w:val="Standard"/>
        <w:spacing w:line="276" w:lineRule="auto"/>
        <w:jc w:val="both"/>
        <w:rPr>
          <w:rFonts w:ascii="Arial" w:eastAsia="Times New Roman" w:hAnsi="Arial" w:cs="Times New Roman"/>
          <w:kern w:val="0"/>
          <w:sz w:val="20"/>
          <w:szCs w:val="22"/>
          <w:lang w:eastAsia="pt-BR" w:bidi="ar-SA"/>
        </w:rPr>
      </w:pPr>
    </w:p>
    <w:p w:rsidR="00741CD5" w:rsidRDefault="007A37A5" w:rsidP="00A80A84">
      <w:pPr>
        <w:pStyle w:val="Ttulo8"/>
        <w:spacing w:line="360" w:lineRule="auto"/>
        <w:jc w:val="both"/>
        <w:rPr>
          <w:sz w:val="20"/>
          <w:szCs w:val="22"/>
        </w:rPr>
      </w:pPr>
      <w:r>
        <w:rPr>
          <w:sz w:val="20"/>
          <w:szCs w:val="22"/>
        </w:rPr>
        <w:tab/>
      </w:r>
      <w:r>
        <w:rPr>
          <w:sz w:val="20"/>
          <w:szCs w:val="22"/>
        </w:rPr>
        <w:tab/>
      </w:r>
      <w:r>
        <w:rPr>
          <w:sz w:val="20"/>
          <w:szCs w:val="22"/>
        </w:rPr>
        <w:tab/>
      </w:r>
      <w:r w:rsidR="00741CD5" w:rsidRPr="00B62702">
        <w:rPr>
          <w:noProof/>
          <w:sz w:val="20"/>
          <w:szCs w:val="22"/>
        </w:rPr>
        <w:drawing>
          <wp:inline distT="0" distB="0" distL="0" distR="0">
            <wp:extent cx="2788920" cy="2089785"/>
            <wp:effectExtent l="0" t="0" r="0" b="5715"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ONSTRUFORTE\Desktop\FOTOS-RO-28-06-16\DSCN153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25000"/>
                              </a14:imgEffect>
                              <a14:imgEffect>
                                <a14:colorTemperature colorTemp="7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208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0058" w:rsidRPr="00E10058" w:rsidRDefault="007A37A5" w:rsidP="00A80A84">
      <w:pPr>
        <w:jc w:val="both"/>
        <w:rPr>
          <w:lang w:eastAsia="pt-BR"/>
        </w:rPr>
      </w:pPr>
      <w:r>
        <w:rPr>
          <w:lang w:eastAsia="pt-BR"/>
        </w:rPr>
        <w:tab/>
      </w:r>
      <w:r>
        <w:rPr>
          <w:lang w:eastAsia="pt-BR"/>
        </w:rPr>
        <w:tab/>
      </w:r>
      <w:r>
        <w:rPr>
          <w:lang w:eastAsia="pt-BR"/>
        </w:rPr>
        <w:tab/>
      </w:r>
      <w:r w:rsidR="003308CA">
        <w:rPr>
          <w:lang w:eastAsia="pt-BR"/>
        </w:rPr>
        <w:t xml:space="preserve">      </w:t>
      </w:r>
      <w:r w:rsidR="00E11694">
        <w:rPr>
          <w:lang w:eastAsia="pt-BR"/>
        </w:rPr>
        <w:t>Colocação de bate-cadeira</w:t>
      </w:r>
      <w:r w:rsidR="0059585B">
        <w:rPr>
          <w:lang w:eastAsia="pt-BR"/>
        </w:rPr>
        <w:t>s</w:t>
      </w:r>
      <w:r w:rsidR="00E11694">
        <w:rPr>
          <w:lang w:eastAsia="pt-BR"/>
        </w:rPr>
        <w:t xml:space="preserve"> (</w:t>
      </w:r>
      <w:r w:rsidR="0059585B">
        <w:rPr>
          <w:lang w:eastAsia="pt-BR"/>
        </w:rPr>
        <w:t>i</w:t>
      </w:r>
      <w:r w:rsidR="00E11694">
        <w:rPr>
          <w:lang w:eastAsia="pt-BR"/>
        </w:rPr>
        <w:t>tem furtado)</w:t>
      </w:r>
    </w:p>
    <w:p w:rsidR="00E10058" w:rsidRPr="00B62702" w:rsidRDefault="00957627" w:rsidP="00A80A84">
      <w:pPr>
        <w:pStyle w:val="Ttulo8"/>
        <w:spacing w:line="360" w:lineRule="auto"/>
        <w:jc w:val="both"/>
        <w:rPr>
          <w:sz w:val="20"/>
          <w:szCs w:val="22"/>
        </w:rPr>
      </w:pPr>
      <w:r>
        <w:rPr>
          <w:sz w:val="20"/>
          <w:szCs w:val="22"/>
        </w:rPr>
        <w:lastRenderedPageBreak/>
        <w:t xml:space="preserve">    </w:t>
      </w:r>
      <w:r w:rsidR="00E10058" w:rsidRPr="00B62702">
        <w:rPr>
          <w:noProof/>
          <w:sz w:val="20"/>
          <w:szCs w:val="22"/>
        </w:rPr>
        <w:drawing>
          <wp:inline distT="0" distB="0" distL="0" distR="0">
            <wp:extent cx="2585324" cy="1838325"/>
            <wp:effectExtent l="0" t="0" r="5715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CONSTRUFORTE\Desktop\FOTOS-RO-28-06-16\DSCN15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370"/>
                    <a:stretch/>
                  </pic:blipFill>
                  <pic:spPr bwMode="auto">
                    <a:xfrm>
                      <a:off x="0" y="0"/>
                      <a:ext cx="2595267" cy="184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308CA">
        <w:rPr>
          <w:sz w:val="20"/>
          <w:szCs w:val="22"/>
        </w:rPr>
        <w:t xml:space="preserve">   </w:t>
      </w:r>
      <w:r>
        <w:rPr>
          <w:sz w:val="20"/>
          <w:szCs w:val="22"/>
        </w:rPr>
        <w:t xml:space="preserve">   </w:t>
      </w:r>
      <w:r w:rsidR="003308CA">
        <w:rPr>
          <w:sz w:val="20"/>
          <w:szCs w:val="22"/>
        </w:rPr>
        <w:t xml:space="preserve">    </w:t>
      </w:r>
      <w:r w:rsidR="00E10058" w:rsidRPr="00B62702">
        <w:rPr>
          <w:noProof/>
          <w:sz w:val="20"/>
          <w:szCs w:val="22"/>
        </w:rPr>
        <w:drawing>
          <wp:inline distT="0" distB="0" distL="0" distR="0">
            <wp:extent cx="2419350" cy="1846499"/>
            <wp:effectExtent l="0" t="0" r="0" b="1905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CONSTRUFORTE\Desktop\FOTOS-RO-28-06-16\DSCN1519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7417" cy="1852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0058" w:rsidRPr="00B62702" w:rsidRDefault="0059585B" w:rsidP="00A80A84">
      <w:pPr>
        <w:pStyle w:val="Ttulo8"/>
        <w:spacing w:line="360" w:lineRule="auto"/>
        <w:jc w:val="both"/>
        <w:rPr>
          <w:sz w:val="20"/>
          <w:szCs w:val="22"/>
        </w:rPr>
      </w:pPr>
      <w:r>
        <w:rPr>
          <w:sz w:val="20"/>
          <w:szCs w:val="22"/>
        </w:rPr>
        <w:t>Fornecimento e c</w:t>
      </w:r>
      <w:r w:rsidR="00AA0802">
        <w:rPr>
          <w:sz w:val="20"/>
          <w:szCs w:val="22"/>
        </w:rPr>
        <w:t>olocação de janela</w:t>
      </w:r>
      <w:r>
        <w:rPr>
          <w:sz w:val="20"/>
          <w:szCs w:val="22"/>
        </w:rPr>
        <w:t>s</w:t>
      </w:r>
      <w:r w:rsidR="00957627">
        <w:rPr>
          <w:sz w:val="20"/>
          <w:szCs w:val="22"/>
        </w:rPr>
        <w:t xml:space="preserve"> </w:t>
      </w:r>
      <w:proofErr w:type="spellStart"/>
      <w:r w:rsidR="00AA0802">
        <w:rPr>
          <w:sz w:val="20"/>
          <w:szCs w:val="22"/>
        </w:rPr>
        <w:t>maxim-ar</w:t>
      </w:r>
      <w:proofErr w:type="spellEnd"/>
      <w:r w:rsidR="00AA0802">
        <w:rPr>
          <w:sz w:val="20"/>
          <w:szCs w:val="22"/>
        </w:rPr>
        <w:t xml:space="preserve"> com vidro </w:t>
      </w:r>
      <w:r>
        <w:rPr>
          <w:sz w:val="20"/>
          <w:szCs w:val="22"/>
        </w:rPr>
        <w:t xml:space="preserve">inclusive peitoris de granito </w:t>
      </w:r>
      <w:r w:rsidR="00AA0802">
        <w:rPr>
          <w:sz w:val="20"/>
          <w:szCs w:val="22"/>
        </w:rPr>
        <w:t>(</w:t>
      </w:r>
      <w:r>
        <w:rPr>
          <w:sz w:val="20"/>
          <w:szCs w:val="22"/>
        </w:rPr>
        <w:t>i</w:t>
      </w:r>
      <w:r w:rsidR="00AA0802">
        <w:rPr>
          <w:sz w:val="20"/>
          <w:szCs w:val="22"/>
        </w:rPr>
        <w:t>tem furtado)</w:t>
      </w:r>
    </w:p>
    <w:p w:rsidR="00741CD5" w:rsidRPr="00741CD5" w:rsidRDefault="00741CD5" w:rsidP="00A80A84">
      <w:pPr>
        <w:jc w:val="both"/>
        <w:rPr>
          <w:lang w:eastAsia="pt-BR"/>
        </w:rPr>
      </w:pPr>
    </w:p>
    <w:p w:rsidR="00093DF5" w:rsidRDefault="00093DF5" w:rsidP="00A80A84">
      <w:pPr>
        <w:jc w:val="both"/>
        <w:rPr>
          <w:lang w:eastAsia="pt-BR"/>
        </w:rPr>
      </w:pPr>
      <w:r w:rsidRPr="00B62702">
        <w:rPr>
          <w:noProof/>
          <w:sz w:val="20"/>
          <w:lang w:eastAsia="pt-BR"/>
        </w:rPr>
        <w:drawing>
          <wp:inline distT="0" distB="0" distL="0" distR="0">
            <wp:extent cx="2752725" cy="1675641"/>
            <wp:effectExtent l="0" t="0" r="0" b="127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ONSTRUFORTE\Desktop\FOTOS-RO-28-06-16\DSCN15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96" r="3416" b="25338"/>
                    <a:stretch/>
                  </pic:blipFill>
                  <pic:spPr bwMode="auto">
                    <a:xfrm>
                      <a:off x="0" y="0"/>
                      <a:ext cx="2769268" cy="1685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308CA">
        <w:rPr>
          <w:lang w:eastAsia="pt-BR"/>
        </w:rPr>
        <w:t xml:space="preserve">      </w:t>
      </w:r>
      <w:r w:rsidRPr="00B62702">
        <w:rPr>
          <w:noProof/>
          <w:sz w:val="20"/>
          <w:lang w:eastAsia="pt-BR"/>
        </w:rPr>
        <w:drawing>
          <wp:inline distT="0" distB="0" distL="0" distR="0">
            <wp:extent cx="2533650" cy="1674179"/>
            <wp:effectExtent l="0" t="0" r="0" b="254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NSTRUFORTE\Desktop\FOTOS-RO-28-06-16\DSCN15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038" r="15961" b="4235"/>
                    <a:stretch/>
                  </pic:blipFill>
                  <pic:spPr bwMode="auto">
                    <a:xfrm>
                      <a:off x="0" y="0"/>
                      <a:ext cx="2534553" cy="1674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3DF5" w:rsidRDefault="003308CA" w:rsidP="00A80A84">
      <w:pPr>
        <w:tabs>
          <w:tab w:val="left" w:pos="3285"/>
        </w:tabs>
        <w:jc w:val="both"/>
        <w:rPr>
          <w:lang w:eastAsia="pt-BR"/>
        </w:rPr>
      </w:pPr>
      <w:r>
        <w:rPr>
          <w:lang w:eastAsia="pt-BR"/>
        </w:rPr>
        <w:t xml:space="preserve">                                      </w:t>
      </w:r>
      <w:r w:rsidR="00AA0802">
        <w:rPr>
          <w:lang w:eastAsia="pt-BR"/>
        </w:rPr>
        <w:t xml:space="preserve">Instalação de </w:t>
      </w:r>
      <w:proofErr w:type="spellStart"/>
      <w:r w:rsidR="00AA0802">
        <w:rPr>
          <w:lang w:eastAsia="pt-BR"/>
        </w:rPr>
        <w:t>brises</w:t>
      </w:r>
      <w:r w:rsidR="00873BB0">
        <w:rPr>
          <w:lang w:eastAsia="pt-BR"/>
        </w:rPr>
        <w:t>-soleil</w:t>
      </w:r>
      <w:proofErr w:type="spellEnd"/>
      <w:r w:rsidR="00AA0802">
        <w:rPr>
          <w:lang w:eastAsia="pt-BR"/>
        </w:rPr>
        <w:t xml:space="preserve"> de alumínio (</w:t>
      </w:r>
      <w:r w:rsidR="0059585B">
        <w:rPr>
          <w:lang w:eastAsia="pt-BR"/>
        </w:rPr>
        <w:t>i</w:t>
      </w:r>
      <w:r w:rsidR="00AA0802">
        <w:rPr>
          <w:lang w:eastAsia="pt-BR"/>
        </w:rPr>
        <w:t>tem furtado)</w:t>
      </w:r>
    </w:p>
    <w:p w:rsidR="00093DF5" w:rsidRDefault="00093DF5" w:rsidP="00561B03">
      <w:pPr>
        <w:jc w:val="center"/>
        <w:rPr>
          <w:lang w:eastAsia="pt-BR"/>
        </w:rPr>
      </w:pPr>
      <w:r w:rsidRPr="00B62702">
        <w:rPr>
          <w:noProof/>
          <w:sz w:val="20"/>
          <w:lang w:eastAsia="pt-BR"/>
        </w:rPr>
        <w:drawing>
          <wp:inline distT="0" distB="0" distL="0" distR="0">
            <wp:extent cx="2447925" cy="1788322"/>
            <wp:effectExtent l="0" t="0" r="0" b="254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NSTRUFORTE\Desktop\FOTOS-RO-28-06-16\DSCN15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4" r="5654"/>
                    <a:stretch/>
                  </pic:blipFill>
                  <pic:spPr bwMode="auto">
                    <a:xfrm>
                      <a:off x="0" y="0"/>
                      <a:ext cx="2454410" cy="179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61B03">
        <w:rPr>
          <w:lang w:eastAsia="pt-BR"/>
        </w:rPr>
        <w:t xml:space="preserve">     </w:t>
      </w:r>
      <w:r w:rsidRPr="00B62702">
        <w:rPr>
          <w:noProof/>
          <w:sz w:val="20"/>
          <w:lang w:eastAsia="pt-BR"/>
        </w:rPr>
        <w:drawing>
          <wp:inline distT="0" distB="0" distL="0" distR="0">
            <wp:extent cx="2854960" cy="1785620"/>
            <wp:effectExtent l="0" t="0" r="2540" b="508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NSTRUFORTE\Desktop\FOTOS-RO-28-06-16\DSCN15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579"/>
                    <a:stretch/>
                  </pic:blipFill>
                  <pic:spPr bwMode="auto">
                    <a:xfrm>
                      <a:off x="0" y="0"/>
                      <a:ext cx="2854960" cy="178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0802" w:rsidRDefault="00AA0802" w:rsidP="00561B03">
      <w:pPr>
        <w:tabs>
          <w:tab w:val="left" w:pos="3285"/>
        </w:tabs>
        <w:jc w:val="center"/>
        <w:rPr>
          <w:lang w:eastAsia="pt-BR"/>
        </w:rPr>
      </w:pPr>
      <w:r>
        <w:rPr>
          <w:lang w:eastAsia="pt-BR"/>
        </w:rPr>
        <w:t xml:space="preserve">Instalação de </w:t>
      </w:r>
      <w:proofErr w:type="spellStart"/>
      <w:r>
        <w:rPr>
          <w:lang w:eastAsia="pt-BR"/>
        </w:rPr>
        <w:t>brises</w:t>
      </w:r>
      <w:r w:rsidR="00873BB0">
        <w:rPr>
          <w:lang w:eastAsia="pt-BR"/>
        </w:rPr>
        <w:t>-soleil</w:t>
      </w:r>
      <w:proofErr w:type="spellEnd"/>
      <w:r w:rsidR="0059585B">
        <w:rPr>
          <w:lang w:eastAsia="pt-BR"/>
        </w:rPr>
        <w:t xml:space="preserve"> de alumínio (i</w:t>
      </w:r>
      <w:r>
        <w:rPr>
          <w:lang w:eastAsia="pt-BR"/>
        </w:rPr>
        <w:t>tem furtado)</w:t>
      </w:r>
    </w:p>
    <w:p w:rsidR="00AA0802" w:rsidRDefault="00AA0802" w:rsidP="00561B03">
      <w:pPr>
        <w:tabs>
          <w:tab w:val="left" w:pos="3285"/>
        </w:tabs>
        <w:jc w:val="center"/>
        <w:rPr>
          <w:lang w:eastAsia="pt-BR"/>
        </w:rPr>
      </w:pPr>
    </w:p>
    <w:p w:rsidR="00093DF5" w:rsidRPr="00B62702" w:rsidRDefault="00093DF5" w:rsidP="00561B03">
      <w:pPr>
        <w:pStyle w:val="Ttulo8"/>
        <w:spacing w:line="360" w:lineRule="auto"/>
        <w:jc w:val="center"/>
        <w:rPr>
          <w:sz w:val="20"/>
          <w:szCs w:val="22"/>
        </w:rPr>
      </w:pPr>
      <w:r w:rsidRPr="00B62702">
        <w:rPr>
          <w:noProof/>
          <w:sz w:val="20"/>
          <w:szCs w:val="22"/>
        </w:rPr>
        <w:lastRenderedPageBreak/>
        <w:drawing>
          <wp:inline distT="0" distB="0" distL="0" distR="0">
            <wp:extent cx="2124075" cy="2619375"/>
            <wp:effectExtent l="0" t="0" r="9525" b="9525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NSTRUFORTE\Desktop\FOTOS-RO-28-06-16\DSCN15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7" r="42723"/>
                    <a:stretch/>
                  </pic:blipFill>
                  <pic:spPr bwMode="auto">
                    <a:xfrm>
                      <a:off x="0" y="0"/>
                      <a:ext cx="2125620" cy="262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61B03">
        <w:rPr>
          <w:sz w:val="20"/>
          <w:szCs w:val="22"/>
        </w:rPr>
        <w:t xml:space="preserve">          </w:t>
      </w:r>
      <w:r w:rsidRPr="00B62702">
        <w:rPr>
          <w:noProof/>
          <w:sz w:val="20"/>
          <w:szCs w:val="22"/>
        </w:rPr>
        <w:drawing>
          <wp:inline distT="0" distB="0" distL="0" distR="0">
            <wp:extent cx="1929765" cy="2629535"/>
            <wp:effectExtent l="0" t="0" r="0" b="0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ONSTRUFORTE\Desktop\FOTOS-RO-28-06-16\DSCN15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179" b="15359"/>
                    <a:stretch/>
                  </pic:blipFill>
                  <pic:spPr bwMode="auto">
                    <a:xfrm>
                      <a:off x="0" y="0"/>
                      <a:ext cx="1929765" cy="262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0802" w:rsidRDefault="003D43AD" w:rsidP="00561B03">
      <w:pPr>
        <w:tabs>
          <w:tab w:val="left" w:pos="3075"/>
          <w:tab w:val="left" w:pos="3285"/>
        </w:tabs>
        <w:jc w:val="center"/>
        <w:rPr>
          <w:lang w:eastAsia="pt-BR"/>
        </w:rPr>
      </w:pPr>
      <w:r>
        <w:rPr>
          <w:lang w:eastAsia="pt-BR"/>
        </w:rPr>
        <w:t>In</w:t>
      </w:r>
      <w:r w:rsidR="00AA0802">
        <w:rPr>
          <w:lang w:eastAsia="pt-BR"/>
        </w:rPr>
        <w:t>s</w:t>
      </w:r>
      <w:r w:rsidR="0059585B">
        <w:rPr>
          <w:lang w:eastAsia="pt-BR"/>
        </w:rPr>
        <w:t xml:space="preserve">talação de </w:t>
      </w:r>
      <w:proofErr w:type="spellStart"/>
      <w:r w:rsidR="0059585B">
        <w:rPr>
          <w:lang w:eastAsia="pt-BR"/>
        </w:rPr>
        <w:t>brises-soleil</w:t>
      </w:r>
      <w:proofErr w:type="spellEnd"/>
      <w:r w:rsidR="0059585B">
        <w:rPr>
          <w:lang w:eastAsia="pt-BR"/>
        </w:rPr>
        <w:t xml:space="preserve"> de alumínio (i</w:t>
      </w:r>
      <w:r w:rsidR="00AA0802">
        <w:rPr>
          <w:lang w:eastAsia="pt-BR"/>
        </w:rPr>
        <w:t>tem furtado)</w:t>
      </w:r>
    </w:p>
    <w:p w:rsidR="00E10058" w:rsidRPr="00E10058" w:rsidRDefault="00E10058" w:rsidP="00A80A84">
      <w:pPr>
        <w:jc w:val="both"/>
        <w:rPr>
          <w:lang w:eastAsia="pt-BR"/>
        </w:rPr>
      </w:pPr>
    </w:p>
    <w:p w:rsidR="00E10058" w:rsidRDefault="003308CA" w:rsidP="00A80A84">
      <w:pPr>
        <w:pStyle w:val="Ttulo8"/>
        <w:spacing w:line="360" w:lineRule="auto"/>
        <w:jc w:val="both"/>
        <w:rPr>
          <w:sz w:val="20"/>
          <w:szCs w:val="22"/>
        </w:rPr>
      </w:pPr>
      <w:r>
        <w:rPr>
          <w:sz w:val="20"/>
          <w:szCs w:val="22"/>
        </w:rPr>
        <w:t xml:space="preserve">           </w:t>
      </w:r>
      <w:r w:rsidR="00E10058" w:rsidRPr="00B62702">
        <w:rPr>
          <w:noProof/>
          <w:sz w:val="20"/>
          <w:szCs w:val="22"/>
        </w:rPr>
        <w:drawing>
          <wp:inline distT="0" distB="0" distL="0" distR="0">
            <wp:extent cx="2649855" cy="1727835"/>
            <wp:effectExtent l="0" t="0" r="0" b="5715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CONSTRUFORTE\Desktop\FOTOS-RO-28-06-16\DSCN15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71"/>
                    <a:stretch/>
                  </pic:blipFill>
                  <pic:spPr bwMode="auto">
                    <a:xfrm>
                      <a:off x="0" y="0"/>
                      <a:ext cx="2649855" cy="172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0"/>
          <w:szCs w:val="22"/>
        </w:rPr>
        <w:t xml:space="preserve">     </w:t>
      </w:r>
      <w:r w:rsidR="00E10058" w:rsidRPr="00B62702">
        <w:rPr>
          <w:noProof/>
          <w:sz w:val="20"/>
          <w:szCs w:val="22"/>
        </w:rPr>
        <w:drawing>
          <wp:inline distT="0" distB="0" distL="0" distR="0">
            <wp:extent cx="2265045" cy="1727835"/>
            <wp:effectExtent l="0" t="0" r="1905" b="5715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CONSTRUFORTE\Desktop\FOTOS-RO-28-06-16\DSCN15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08" t="25867" r="10539"/>
                    <a:stretch/>
                  </pic:blipFill>
                  <pic:spPr bwMode="auto">
                    <a:xfrm>
                      <a:off x="0" y="0"/>
                      <a:ext cx="2265045" cy="172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0802" w:rsidRDefault="003308CA" w:rsidP="00A80A84">
      <w:pPr>
        <w:tabs>
          <w:tab w:val="left" w:pos="3285"/>
        </w:tabs>
        <w:jc w:val="both"/>
        <w:rPr>
          <w:lang w:eastAsia="pt-BR"/>
        </w:rPr>
      </w:pPr>
      <w:r>
        <w:rPr>
          <w:lang w:eastAsia="pt-BR"/>
        </w:rPr>
        <w:t xml:space="preserve">                               </w:t>
      </w:r>
      <w:r w:rsidR="00AA0802">
        <w:rPr>
          <w:lang w:eastAsia="pt-BR"/>
        </w:rPr>
        <w:t>Execução de portão de ferro na entrada principal (Item furtado)</w:t>
      </w:r>
    </w:p>
    <w:p w:rsidR="00093DF5" w:rsidRDefault="00093DF5" w:rsidP="00A80A84">
      <w:pPr>
        <w:jc w:val="both"/>
        <w:rPr>
          <w:lang w:eastAsia="pt-BR"/>
        </w:rPr>
      </w:pPr>
    </w:p>
    <w:p w:rsidR="000A0E79" w:rsidRDefault="003308CA" w:rsidP="00A80A84">
      <w:pPr>
        <w:jc w:val="both"/>
        <w:rPr>
          <w:lang w:eastAsia="pt-BR"/>
        </w:rPr>
      </w:pPr>
      <w:r>
        <w:rPr>
          <w:lang w:eastAsia="pt-BR"/>
        </w:rPr>
        <w:lastRenderedPageBreak/>
        <w:t xml:space="preserve"> </w:t>
      </w:r>
      <w:r w:rsidR="00E10058" w:rsidRPr="00B62702">
        <w:rPr>
          <w:noProof/>
          <w:sz w:val="20"/>
          <w:lang w:eastAsia="pt-BR"/>
        </w:rPr>
        <w:drawing>
          <wp:inline distT="0" distB="0" distL="0" distR="0">
            <wp:extent cx="2415141" cy="1857375"/>
            <wp:effectExtent l="0" t="0" r="4445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ONSTRUFORTE\Desktop\FOTOS-RO-28-06-16\DSCN15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52" t="19909" r="34226" b="15385"/>
                    <a:stretch/>
                  </pic:blipFill>
                  <pic:spPr bwMode="auto">
                    <a:xfrm>
                      <a:off x="0" y="0"/>
                      <a:ext cx="2423627" cy="1863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eastAsia="pt-BR"/>
        </w:rPr>
        <w:t xml:space="preserve">         </w:t>
      </w:r>
      <w:r w:rsidR="00093DF5" w:rsidRPr="00B62702">
        <w:rPr>
          <w:noProof/>
          <w:sz w:val="20"/>
          <w:lang w:eastAsia="pt-BR"/>
        </w:rPr>
        <w:drawing>
          <wp:inline distT="0" distB="0" distL="0" distR="0">
            <wp:extent cx="2789058" cy="2533650"/>
            <wp:effectExtent l="0" t="0" r="0" b="0"/>
            <wp:docPr id="89" name="Image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NSTRUFORTE\Desktop\FOTOS-RO-28-06-16\DSCN15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406"/>
                    <a:stretch/>
                  </pic:blipFill>
                  <pic:spPr bwMode="auto">
                    <a:xfrm>
                      <a:off x="0" y="0"/>
                      <a:ext cx="2803817" cy="2547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0802" w:rsidRPr="003D43AD" w:rsidRDefault="003308CA" w:rsidP="00675AA6">
      <w:pPr>
        <w:spacing w:after="0" w:line="240" w:lineRule="auto"/>
        <w:jc w:val="both"/>
        <w:rPr>
          <w:lang w:eastAsia="pt-BR"/>
        </w:rPr>
      </w:pPr>
      <w:r>
        <w:rPr>
          <w:lang w:eastAsia="pt-BR"/>
        </w:rPr>
        <w:t xml:space="preserve">                    </w:t>
      </w:r>
      <w:r w:rsidR="00AA0802">
        <w:rPr>
          <w:lang w:eastAsia="pt-BR"/>
        </w:rPr>
        <w:t>Execução de depósito d</w:t>
      </w:r>
      <w:r w:rsidR="00AA0802" w:rsidRPr="003D43AD">
        <w:rPr>
          <w:lang w:eastAsia="pt-BR"/>
        </w:rPr>
        <w:t xml:space="preserve">e resíduos </w:t>
      </w:r>
      <w:r w:rsidR="00675AA6">
        <w:rPr>
          <w:lang w:eastAsia="pt-BR"/>
        </w:rPr>
        <w:t>e</w:t>
      </w:r>
      <w:r>
        <w:rPr>
          <w:lang w:eastAsia="pt-BR"/>
        </w:rPr>
        <w:t xml:space="preserve"> </w:t>
      </w:r>
      <w:r w:rsidR="0059585B">
        <w:rPr>
          <w:lang w:eastAsia="pt-BR"/>
        </w:rPr>
        <w:t>Execução</w:t>
      </w:r>
      <w:r w:rsidR="00AA0802" w:rsidRPr="003D43AD">
        <w:rPr>
          <w:lang w:eastAsia="pt-BR"/>
        </w:rPr>
        <w:t xml:space="preserve"> de castelo d’água</w:t>
      </w:r>
      <w:r w:rsidR="0059585B">
        <w:rPr>
          <w:lang w:eastAsia="pt-BR"/>
        </w:rPr>
        <w:t xml:space="preserve"> metálico</w:t>
      </w:r>
    </w:p>
    <w:p w:rsidR="00093DF5" w:rsidRDefault="003308CA" w:rsidP="00675AA6">
      <w:pPr>
        <w:spacing w:after="0" w:line="240" w:lineRule="auto"/>
        <w:jc w:val="both"/>
        <w:rPr>
          <w:lang w:eastAsia="pt-BR"/>
        </w:rPr>
      </w:pPr>
      <w:r>
        <w:rPr>
          <w:lang w:eastAsia="pt-BR"/>
        </w:rPr>
        <w:t xml:space="preserve">                                  </w:t>
      </w:r>
      <w:proofErr w:type="gramStart"/>
      <w:r w:rsidR="00AA0802" w:rsidRPr="003D43AD">
        <w:rPr>
          <w:lang w:eastAsia="pt-BR"/>
        </w:rPr>
        <w:t>colocação</w:t>
      </w:r>
      <w:proofErr w:type="gramEnd"/>
      <w:r w:rsidR="00AA0802" w:rsidRPr="003D43AD">
        <w:rPr>
          <w:lang w:eastAsia="pt-BR"/>
        </w:rPr>
        <w:t xml:space="preserve"> de janela </w:t>
      </w:r>
      <w:proofErr w:type="spellStart"/>
      <w:r w:rsidR="00AA0802" w:rsidRPr="003D43AD">
        <w:rPr>
          <w:lang w:eastAsia="pt-BR"/>
        </w:rPr>
        <w:t>maxim-ar</w:t>
      </w:r>
      <w:proofErr w:type="spellEnd"/>
      <w:r w:rsidR="00AA0802" w:rsidRPr="003D43AD">
        <w:rPr>
          <w:lang w:eastAsia="pt-BR"/>
        </w:rPr>
        <w:t xml:space="preserve"> com vidro</w:t>
      </w:r>
      <w:r>
        <w:rPr>
          <w:lang w:eastAsia="pt-BR"/>
        </w:rPr>
        <w:t xml:space="preserve"> </w:t>
      </w:r>
      <w:r w:rsidR="00AA0802" w:rsidRPr="003D43AD">
        <w:rPr>
          <w:lang w:eastAsia="pt-BR"/>
        </w:rPr>
        <w:t xml:space="preserve">(Item furtado) </w:t>
      </w:r>
    </w:p>
    <w:p w:rsidR="00675AA6" w:rsidRPr="003D43AD" w:rsidRDefault="00675AA6" w:rsidP="00675AA6">
      <w:pPr>
        <w:spacing w:after="0" w:line="240" w:lineRule="auto"/>
        <w:jc w:val="both"/>
        <w:rPr>
          <w:lang w:eastAsia="pt-BR"/>
        </w:rPr>
      </w:pPr>
    </w:p>
    <w:p w:rsidR="002B022F" w:rsidRDefault="002B022F" w:rsidP="00561B03">
      <w:pPr>
        <w:pStyle w:val="Ttulo8"/>
        <w:spacing w:line="360" w:lineRule="auto"/>
        <w:jc w:val="center"/>
        <w:rPr>
          <w:sz w:val="20"/>
          <w:szCs w:val="22"/>
        </w:rPr>
      </w:pPr>
      <w:r w:rsidRPr="00B62702">
        <w:rPr>
          <w:noProof/>
          <w:sz w:val="20"/>
          <w:szCs w:val="22"/>
        </w:rPr>
        <w:drawing>
          <wp:inline distT="0" distB="0" distL="0" distR="0">
            <wp:extent cx="1612101" cy="2149277"/>
            <wp:effectExtent l="0" t="0" r="7620" b="3810"/>
            <wp:docPr id="46" name="Image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ONSTRUFORTE\Desktop\FOTOS-RO-28-06-16\DSCN1533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107" cy="2161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1B03">
        <w:rPr>
          <w:sz w:val="20"/>
          <w:szCs w:val="22"/>
        </w:rPr>
        <w:t xml:space="preserve">      </w:t>
      </w:r>
      <w:r w:rsidRPr="00B62702">
        <w:rPr>
          <w:noProof/>
          <w:sz w:val="20"/>
          <w:szCs w:val="22"/>
        </w:rPr>
        <w:drawing>
          <wp:inline distT="0" distB="0" distL="0" distR="0">
            <wp:extent cx="1692888" cy="2152650"/>
            <wp:effectExtent l="0" t="0" r="3175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ONSTRUFORTE\Desktop\FOTOS-RO-28-06-16\DSCN1533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0954" cy="2162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1B03">
        <w:rPr>
          <w:sz w:val="20"/>
          <w:szCs w:val="22"/>
        </w:rPr>
        <w:t xml:space="preserve">    </w:t>
      </w:r>
      <w:r w:rsidR="00C54A01" w:rsidRPr="00B62702">
        <w:rPr>
          <w:noProof/>
          <w:sz w:val="20"/>
        </w:rPr>
        <w:drawing>
          <wp:inline distT="0" distB="0" distL="0" distR="0">
            <wp:extent cx="1601758" cy="2143125"/>
            <wp:effectExtent l="0" t="0" r="0" b="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ONSTRUFORTE\Desktop\FOTOS-RO-28-06-16\DSCN1533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3268" cy="215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5A5" w:rsidRDefault="003D43AD" w:rsidP="00561B03">
      <w:pPr>
        <w:tabs>
          <w:tab w:val="left" w:pos="3795"/>
        </w:tabs>
        <w:spacing w:after="0" w:line="240" w:lineRule="auto"/>
        <w:jc w:val="center"/>
        <w:rPr>
          <w:lang w:eastAsia="pt-BR"/>
        </w:rPr>
      </w:pPr>
      <w:r>
        <w:rPr>
          <w:lang w:eastAsia="pt-BR"/>
        </w:rPr>
        <w:t>Tampa</w:t>
      </w:r>
      <w:r w:rsidR="00526C21">
        <w:rPr>
          <w:lang w:eastAsia="pt-BR"/>
        </w:rPr>
        <w:t xml:space="preserve"> d</w:t>
      </w:r>
      <w:r w:rsidR="00873BB0">
        <w:rPr>
          <w:lang w:eastAsia="pt-BR"/>
        </w:rPr>
        <w:t>a</w:t>
      </w:r>
      <w:r w:rsidR="00526C21">
        <w:rPr>
          <w:lang w:eastAsia="pt-BR"/>
        </w:rPr>
        <w:t xml:space="preserve"> cisterna</w:t>
      </w:r>
      <w:r w:rsidR="0059585B">
        <w:rPr>
          <w:lang w:eastAsia="pt-BR"/>
        </w:rPr>
        <w:t xml:space="preserve"> em ferro</w:t>
      </w:r>
      <w:proofErr w:type="gramStart"/>
      <w:r w:rsidR="00957627">
        <w:rPr>
          <w:lang w:eastAsia="pt-BR"/>
        </w:rPr>
        <w:t xml:space="preserve">    </w:t>
      </w:r>
      <w:proofErr w:type="gramEnd"/>
      <w:r w:rsidR="000065A5">
        <w:rPr>
          <w:lang w:eastAsia="pt-BR"/>
        </w:rPr>
        <w:t>Colocação de caixa de</w:t>
      </w:r>
      <w:r w:rsidR="00957627">
        <w:rPr>
          <w:lang w:eastAsia="pt-BR"/>
        </w:rPr>
        <w:t xml:space="preserve"> incêndio   </w:t>
      </w:r>
      <w:r w:rsidR="000065A5">
        <w:rPr>
          <w:lang w:eastAsia="pt-BR"/>
        </w:rPr>
        <w:t>Colocação de portas de ferro</w:t>
      </w:r>
    </w:p>
    <w:p w:rsidR="002B022F" w:rsidRPr="002B022F" w:rsidRDefault="00957627" w:rsidP="00561B03">
      <w:pPr>
        <w:tabs>
          <w:tab w:val="left" w:pos="3795"/>
        </w:tabs>
        <w:spacing w:after="0" w:line="240" w:lineRule="auto"/>
        <w:jc w:val="center"/>
        <w:rPr>
          <w:lang w:eastAsia="pt-BR"/>
        </w:rPr>
      </w:pPr>
      <w:r>
        <w:rPr>
          <w:lang w:eastAsia="pt-BR"/>
        </w:rPr>
        <w:t xml:space="preserve">(Item furtado)                             (Item furtado)                                  </w:t>
      </w:r>
      <w:r w:rsidR="00526C21">
        <w:rPr>
          <w:lang w:eastAsia="pt-BR"/>
        </w:rPr>
        <w:t>(Item furtado)</w:t>
      </w:r>
    </w:p>
    <w:p w:rsidR="002B022F" w:rsidRDefault="002B022F" w:rsidP="00A80A84">
      <w:pPr>
        <w:jc w:val="both"/>
        <w:rPr>
          <w:lang w:eastAsia="pt-BR"/>
        </w:rPr>
      </w:pPr>
    </w:p>
    <w:p w:rsidR="002B022F" w:rsidRPr="00B62702" w:rsidRDefault="003308CA" w:rsidP="00A80A84">
      <w:pPr>
        <w:pStyle w:val="Ttulo8"/>
        <w:spacing w:line="360" w:lineRule="auto"/>
        <w:jc w:val="both"/>
        <w:rPr>
          <w:sz w:val="20"/>
          <w:szCs w:val="22"/>
        </w:rPr>
      </w:pPr>
      <w:r>
        <w:rPr>
          <w:sz w:val="20"/>
          <w:szCs w:val="22"/>
        </w:rPr>
        <w:lastRenderedPageBreak/>
        <w:t xml:space="preserve">               </w:t>
      </w:r>
      <w:r w:rsidR="002B022F" w:rsidRPr="00B62702">
        <w:rPr>
          <w:noProof/>
          <w:sz w:val="20"/>
          <w:szCs w:val="22"/>
        </w:rPr>
        <w:drawing>
          <wp:inline distT="0" distB="0" distL="0" distR="0">
            <wp:extent cx="2341880" cy="2629535"/>
            <wp:effectExtent l="0" t="0" r="1270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CONSTRUFORTE\Desktop\FOTOS-RO-28-06-16\DSCN1536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880" cy="262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0"/>
          <w:szCs w:val="22"/>
        </w:rPr>
        <w:t xml:space="preserve">          </w:t>
      </w:r>
      <w:r w:rsidR="002B022F" w:rsidRPr="00B62702">
        <w:rPr>
          <w:noProof/>
          <w:sz w:val="20"/>
          <w:szCs w:val="22"/>
        </w:rPr>
        <w:drawing>
          <wp:inline distT="0" distB="0" distL="0" distR="0">
            <wp:extent cx="1971675" cy="2629535"/>
            <wp:effectExtent l="0" t="0" r="9525" b="0"/>
            <wp:docPr id="57" name="Image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CONSTRUFORTE\Desktop\FOTOS-RO-28-06-16\DSCN1536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62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022F" w:rsidRPr="00B62702" w:rsidRDefault="00151A0F" w:rsidP="00A80A84">
      <w:pPr>
        <w:pStyle w:val="Ttulo8"/>
        <w:spacing w:line="360" w:lineRule="auto"/>
        <w:jc w:val="both"/>
        <w:rPr>
          <w:sz w:val="20"/>
          <w:szCs w:val="22"/>
        </w:rPr>
      </w:pPr>
      <w:r>
        <w:rPr>
          <w:sz w:val="20"/>
          <w:szCs w:val="22"/>
        </w:rPr>
        <w:tab/>
      </w:r>
      <w:r w:rsidR="00526C21">
        <w:rPr>
          <w:sz w:val="20"/>
          <w:szCs w:val="22"/>
        </w:rPr>
        <w:t xml:space="preserve">Execução de portão de ferro com tela (Item deteriorado devido </w:t>
      </w:r>
      <w:r w:rsidR="00957627">
        <w:rPr>
          <w:sz w:val="20"/>
          <w:szCs w:val="22"/>
        </w:rPr>
        <w:t>à</w:t>
      </w:r>
      <w:r w:rsidR="00526C21">
        <w:rPr>
          <w:sz w:val="20"/>
          <w:szCs w:val="22"/>
        </w:rPr>
        <w:t xml:space="preserve"> paralisação da obra</w:t>
      </w:r>
      <w:r>
        <w:rPr>
          <w:sz w:val="20"/>
          <w:szCs w:val="22"/>
        </w:rPr>
        <w:t>)</w:t>
      </w:r>
    </w:p>
    <w:p w:rsidR="002B022F" w:rsidRPr="00B62702" w:rsidRDefault="002B022F" w:rsidP="00A80A84">
      <w:pPr>
        <w:pStyle w:val="Ttulo8"/>
        <w:spacing w:line="360" w:lineRule="auto"/>
        <w:jc w:val="both"/>
        <w:rPr>
          <w:sz w:val="20"/>
          <w:szCs w:val="22"/>
        </w:rPr>
      </w:pPr>
    </w:p>
    <w:p w:rsidR="002B022F" w:rsidRDefault="003308CA" w:rsidP="00A80A84">
      <w:pPr>
        <w:pStyle w:val="Ttulo8"/>
        <w:spacing w:line="360" w:lineRule="auto"/>
        <w:jc w:val="both"/>
        <w:rPr>
          <w:sz w:val="20"/>
          <w:szCs w:val="22"/>
        </w:rPr>
      </w:pPr>
      <w:r>
        <w:rPr>
          <w:sz w:val="20"/>
          <w:szCs w:val="22"/>
        </w:rPr>
        <w:t xml:space="preserve">   </w:t>
      </w:r>
      <w:r w:rsidR="000065A5" w:rsidRPr="00B62702">
        <w:rPr>
          <w:noProof/>
          <w:sz w:val="20"/>
          <w:szCs w:val="22"/>
        </w:rPr>
        <w:drawing>
          <wp:inline distT="0" distB="0" distL="0" distR="0">
            <wp:extent cx="2486025" cy="1886628"/>
            <wp:effectExtent l="0" t="0" r="0" b="0"/>
            <wp:docPr id="36" name="Imagem 36" descr="H:\- TRABALHO\EMOP\OBRAS\2016\Escola Lagomar - Macaé\SAM_58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- TRABALHO\EMOP\OBRAS\2016\Escola Lagomar - Macaé\SAM_58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453" r="14044" b="13433"/>
                    <a:stretch/>
                  </pic:blipFill>
                  <pic:spPr bwMode="auto">
                    <a:xfrm>
                      <a:off x="0" y="0"/>
                      <a:ext cx="2486025" cy="1886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0"/>
          <w:szCs w:val="22"/>
        </w:rPr>
        <w:t xml:space="preserve">     </w:t>
      </w:r>
      <w:r w:rsidR="002B022F" w:rsidRPr="00B62702">
        <w:rPr>
          <w:noProof/>
          <w:sz w:val="20"/>
          <w:szCs w:val="22"/>
        </w:rPr>
        <w:drawing>
          <wp:inline distT="0" distB="0" distL="0" distR="0">
            <wp:extent cx="2725613" cy="1885950"/>
            <wp:effectExtent l="0" t="0" r="0" b="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ONSTRUFORTE\Desktop\FOTOS-RO-28-06-16\DSCN15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316" r="12284"/>
                    <a:stretch/>
                  </pic:blipFill>
                  <pic:spPr bwMode="auto">
                    <a:xfrm>
                      <a:off x="0" y="0"/>
                      <a:ext cx="2726930" cy="1886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055C" w:rsidRPr="00B62702" w:rsidRDefault="000065A5" w:rsidP="003308CA">
      <w:pPr>
        <w:pStyle w:val="Ttulo8"/>
        <w:spacing w:line="360" w:lineRule="auto"/>
        <w:jc w:val="center"/>
        <w:rPr>
          <w:sz w:val="20"/>
          <w:szCs w:val="22"/>
        </w:rPr>
      </w:pPr>
      <w:r>
        <w:rPr>
          <w:sz w:val="20"/>
          <w:szCs w:val="22"/>
        </w:rPr>
        <w:t>Execução de tapume em telha de alumín</w:t>
      </w:r>
      <w:r w:rsidR="0059585B">
        <w:rPr>
          <w:sz w:val="20"/>
          <w:szCs w:val="22"/>
        </w:rPr>
        <w:t>io (i</w:t>
      </w:r>
      <w:r>
        <w:rPr>
          <w:sz w:val="20"/>
          <w:szCs w:val="22"/>
        </w:rPr>
        <w:t>tem furtado)</w:t>
      </w:r>
    </w:p>
    <w:p w:rsidR="0052055C" w:rsidRPr="00B62702" w:rsidRDefault="0052055C" w:rsidP="00A80A84">
      <w:pPr>
        <w:pStyle w:val="Ttulo8"/>
        <w:spacing w:line="360" w:lineRule="auto"/>
        <w:jc w:val="both"/>
        <w:rPr>
          <w:sz w:val="20"/>
          <w:szCs w:val="22"/>
        </w:rPr>
      </w:pPr>
    </w:p>
    <w:p w:rsidR="00266D7A" w:rsidRDefault="00266D7A" w:rsidP="00153BEF"/>
    <w:sectPr w:rsidR="00266D7A" w:rsidSect="00A80A84">
      <w:headerReference w:type="default" r:id="rId57"/>
      <w:footerReference w:type="default" r:id="rId58"/>
      <w:pgSz w:w="11906" w:h="16838" w:code="9"/>
      <w:pgMar w:top="1457" w:right="851" w:bottom="1021" w:left="1418" w:header="113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900E4" w:rsidRDefault="003900E4" w:rsidP="0052710F">
      <w:pPr>
        <w:spacing w:after="0" w:line="240" w:lineRule="auto"/>
      </w:pPr>
      <w:r>
        <w:separator/>
      </w:r>
    </w:p>
  </w:endnote>
  <w:endnote w:type="continuationSeparator" w:id="0">
    <w:p w:rsidR="003900E4" w:rsidRDefault="003900E4" w:rsidP="005271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591747"/>
      <w:docPartObj>
        <w:docPartGallery w:val="Page Numbers (Bottom of Page)"/>
        <w:docPartUnique/>
      </w:docPartObj>
    </w:sdtPr>
    <w:sdtEndPr/>
    <w:sdtContent>
      <w:sdt>
        <w:sdtPr>
          <w:id w:val="5591748"/>
          <w:docPartObj>
            <w:docPartGallery w:val="Page Numbers (Top of Page)"/>
            <w:docPartUnique/>
          </w:docPartObj>
        </w:sdtPr>
        <w:sdtEndPr/>
        <w:sdtContent>
          <w:p w:rsidR="004A1445" w:rsidRPr="00620753" w:rsidRDefault="004A1445" w:rsidP="00620753">
            <w:pPr>
              <w:jc w:val="center"/>
              <w:outlineLvl w:val="0"/>
              <w:rPr>
                <w:sz w:val="16"/>
              </w:rPr>
            </w:pPr>
            <w:r w:rsidRPr="00620753">
              <w:rPr>
                <w:sz w:val="16"/>
              </w:rPr>
              <w:t xml:space="preserve">Página </w:t>
            </w:r>
            <w:r w:rsidR="00666EA5" w:rsidRPr="00620753">
              <w:rPr>
                <w:sz w:val="16"/>
              </w:rPr>
              <w:fldChar w:fldCharType="begin"/>
            </w:r>
            <w:r w:rsidRPr="00620753">
              <w:rPr>
                <w:sz w:val="16"/>
              </w:rPr>
              <w:instrText>PAGE</w:instrText>
            </w:r>
            <w:r w:rsidR="00666EA5" w:rsidRPr="00620753">
              <w:rPr>
                <w:sz w:val="16"/>
              </w:rPr>
              <w:fldChar w:fldCharType="separate"/>
            </w:r>
            <w:r w:rsidR="00E4355A">
              <w:rPr>
                <w:noProof/>
                <w:sz w:val="16"/>
              </w:rPr>
              <w:t>1</w:t>
            </w:r>
            <w:r w:rsidR="00666EA5" w:rsidRPr="00620753">
              <w:rPr>
                <w:sz w:val="16"/>
              </w:rPr>
              <w:fldChar w:fldCharType="end"/>
            </w:r>
            <w:r w:rsidRPr="00620753">
              <w:rPr>
                <w:sz w:val="16"/>
              </w:rPr>
              <w:t xml:space="preserve"> de </w:t>
            </w:r>
            <w:r w:rsidR="00666EA5" w:rsidRPr="00620753">
              <w:rPr>
                <w:sz w:val="16"/>
              </w:rPr>
              <w:fldChar w:fldCharType="begin"/>
            </w:r>
            <w:r w:rsidRPr="00620753">
              <w:rPr>
                <w:sz w:val="16"/>
              </w:rPr>
              <w:instrText>NUMPAGES</w:instrText>
            </w:r>
            <w:r w:rsidR="00666EA5" w:rsidRPr="00620753">
              <w:rPr>
                <w:sz w:val="16"/>
              </w:rPr>
              <w:fldChar w:fldCharType="separate"/>
            </w:r>
            <w:r w:rsidR="00E4355A">
              <w:rPr>
                <w:noProof/>
                <w:sz w:val="16"/>
              </w:rPr>
              <w:t>9</w:t>
            </w:r>
            <w:r w:rsidR="00666EA5" w:rsidRPr="00620753">
              <w:rPr>
                <w:sz w:val="16"/>
              </w:rPr>
              <w:fldChar w:fldCharType="end"/>
            </w:r>
          </w:p>
          <w:p w:rsidR="004A1445" w:rsidRPr="00620753" w:rsidRDefault="004A1445" w:rsidP="00620753">
            <w:pPr>
              <w:jc w:val="center"/>
              <w:outlineLvl w:val="0"/>
              <w:rPr>
                <w:sz w:val="16"/>
              </w:rPr>
            </w:pPr>
            <w:r>
              <w:rPr>
                <w:sz w:val="16"/>
              </w:rPr>
              <w:t xml:space="preserve"> SEDE - Campo de São </w:t>
            </w:r>
            <w:proofErr w:type="spellStart"/>
            <w:r>
              <w:rPr>
                <w:sz w:val="16"/>
              </w:rPr>
              <w:t>Cristovão</w:t>
            </w:r>
            <w:proofErr w:type="spellEnd"/>
            <w:r>
              <w:rPr>
                <w:sz w:val="16"/>
              </w:rPr>
              <w:t xml:space="preserve"> n.º 138 - Tel.: 2332-3400 </w:t>
            </w:r>
            <w:proofErr w:type="gramStart"/>
            <w:r>
              <w:rPr>
                <w:sz w:val="16"/>
              </w:rPr>
              <w:t>-C</w:t>
            </w:r>
            <w:proofErr w:type="gramEnd"/>
            <w:r>
              <w:rPr>
                <w:sz w:val="16"/>
              </w:rPr>
              <w:t>.N.P.J. 42.411.249/0001-30 - I.M. 610.712.00</w:t>
            </w:r>
          </w:p>
        </w:sdtContent>
      </w:sdt>
    </w:sdtContent>
  </w:sdt>
  <w:p w:rsidR="004A1445" w:rsidRDefault="004A1445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900E4" w:rsidRDefault="003900E4" w:rsidP="0052710F">
      <w:pPr>
        <w:spacing w:after="0" w:line="240" w:lineRule="auto"/>
      </w:pPr>
      <w:r>
        <w:separator/>
      </w:r>
    </w:p>
  </w:footnote>
  <w:footnote w:type="continuationSeparator" w:id="0">
    <w:p w:rsidR="003900E4" w:rsidRDefault="003900E4" w:rsidP="0052710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2702" w:rsidRDefault="00B62702" w:rsidP="009D668C">
    <w:pPr>
      <w:pStyle w:val="Cabealho"/>
      <w:tabs>
        <w:tab w:val="left" w:pos="6945"/>
      </w:tabs>
      <w:jc w:val="center"/>
    </w:pPr>
    <w:r>
      <w:rPr>
        <w:noProof/>
        <w:lang w:eastAsia="pt-BR"/>
      </w:rPr>
      <w:drawing>
        <wp:inline distT="0" distB="0" distL="0" distR="0" wp14:anchorId="1ED37726" wp14:editId="318EA41A">
          <wp:extent cx="1042035" cy="1010285"/>
          <wp:effectExtent l="19050" t="0" r="5715" b="0"/>
          <wp:docPr id="45" name="il_fi" descr="brasao_127497776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l_fi" descr="brasao_127497776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2035" cy="10102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B62702" w:rsidRPr="002230E7" w:rsidRDefault="00B62702" w:rsidP="00B62702">
    <w:pPr>
      <w:pStyle w:val="Cabealho"/>
      <w:jc w:val="center"/>
      <w:rPr>
        <w:b/>
      </w:rPr>
    </w:pPr>
    <w:r w:rsidRPr="002230E7">
      <w:rPr>
        <w:b/>
      </w:rPr>
      <w:t xml:space="preserve">Governo </w:t>
    </w:r>
    <w:r>
      <w:rPr>
        <w:b/>
      </w:rPr>
      <w:t>do Estado d</w:t>
    </w:r>
    <w:r w:rsidRPr="002230E7">
      <w:rPr>
        <w:b/>
      </w:rPr>
      <w:t>o Rio De Janeiro</w:t>
    </w:r>
  </w:p>
  <w:p w:rsidR="00B62702" w:rsidRPr="00C53217" w:rsidRDefault="00B62702" w:rsidP="00B62702">
    <w:pPr>
      <w:jc w:val="center"/>
      <w:rPr>
        <w:b/>
      </w:rPr>
    </w:pPr>
    <w:r w:rsidRPr="00C53217">
      <w:rPr>
        <w:b/>
      </w:rPr>
      <w:t>Secreta</w:t>
    </w:r>
    <w:r>
      <w:rPr>
        <w:b/>
      </w:rPr>
      <w:t>ria de Estado de Obras e Habitação</w:t>
    </w:r>
  </w:p>
  <w:p w:rsidR="00B62702" w:rsidRPr="00C53217" w:rsidRDefault="00B62702" w:rsidP="00B62702">
    <w:pPr>
      <w:jc w:val="center"/>
      <w:rPr>
        <w:b/>
      </w:rPr>
    </w:pPr>
    <w:r w:rsidRPr="00C53217">
      <w:rPr>
        <w:b/>
      </w:rPr>
      <w:t>Empresa de Obras Públicas do Estado do Rio de Janeiro</w:t>
    </w:r>
  </w:p>
  <w:p w:rsidR="004543C4" w:rsidRDefault="004543C4" w:rsidP="004543C4">
    <w:pPr>
      <w:spacing w:line="240" w:lineRule="auto"/>
      <w:ind w:left="-284"/>
      <w:jc w:val="center"/>
      <w:rPr>
        <w:b/>
        <w:bCs/>
        <w:szCs w:val="28"/>
      </w:rPr>
    </w:pPr>
    <w:r>
      <w:rPr>
        <w:b/>
        <w:szCs w:val="28"/>
      </w:rPr>
      <w:t xml:space="preserve">CONCLUSÃO DA </w:t>
    </w:r>
    <w:r>
      <w:rPr>
        <w:b/>
        <w:bCs/>
        <w:szCs w:val="28"/>
      </w:rPr>
      <w:t>CONSTRUÇÃO DO C.E. WALTER MARINHO CAMPOS</w:t>
    </w:r>
    <w:r w:rsidR="00561B03">
      <w:rPr>
        <w:b/>
        <w:bCs/>
        <w:szCs w:val="28"/>
      </w:rPr>
      <w:t xml:space="preserve"> </w:t>
    </w:r>
    <w:r>
      <w:rPr>
        <w:b/>
        <w:bCs/>
        <w:szCs w:val="28"/>
      </w:rPr>
      <w:t>– LAGOMAR– MACAÉ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0E4AF5"/>
    <w:multiLevelType w:val="hybridMultilevel"/>
    <w:tmpl w:val="40F45F74"/>
    <w:lvl w:ilvl="0" w:tplc="723492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258F1A47"/>
    <w:multiLevelType w:val="hybridMultilevel"/>
    <w:tmpl w:val="B8CAAA1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656590F"/>
    <w:multiLevelType w:val="hybridMultilevel"/>
    <w:tmpl w:val="AA6C9180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64744B5"/>
    <w:multiLevelType w:val="hybridMultilevel"/>
    <w:tmpl w:val="1EAAD2C4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7D555DA"/>
    <w:multiLevelType w:val="hybridMultilevel"/>
    <w:tmpl w:val="8F5C5F9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1073"/>
    <w:rsid w:val="00000B17"/>
    <w:rsid w:val="000065A5"/>
    <w:rsid w:val="00013B22"/>
    <w:rsid w:val="000164B0"/>
    <w:rsid w:val="0002219D"/>
    <w:rsid w:val="0003092E"/>
    <w:rsid w:val="00030DAB"/>
    <w:rsid w:val="00070CEC"/>
    <w:rsid w:val="0007709F"/>
    <w:rsid w:val="00077AF4"/>
    <w:rsid w:val="00092180"/>
    <w:rsid w:val="00093DF5"/>
    <w:rsid w:val="000A0E79"/>
    <w:rsid w:val="000A58F0"/>
    <w:rsid w:val="000A75CF"/>
    <w:rsid w:val="000B3BA5"/>
    <w:rsid w:val="000B5D95"/>
    <w:rsid w:val="000C0CB3"/>
    <w:rsid w:val="000C3F4B"/>
    <w:rsid w:val="000C4E82"/>
    <w:rsid w:val="000D661A"/>
    <w:rsid w:val="000D6C99"/>
    <w:rsid w:val="000E0351"/>
    <w:rsid w:val="000E24EC"/>
    <w:rsid w:val="000E38E1"/>
    <w:rsid w:val="000E4C90"/>
    <w:rsid w:val="00101A13"/>
    <w:rsid w:val="001225B1"/>
    <w:rsid w:val="00122A14"/>
    <w:rsid w:val="0012390B"/>
    <w:rsid w:val="00124C47"/>
    <w:rsid w:val="00126A2A"/>
    <w:rsid w:val="00134CE3"/>
    <w:rsid w:val="00141C76"/>
    <w:rsid w:val="00151A0F"/>
    <w:rsid w:val="00152561"/>
    <w:rsid w:val="00153BEF"/>
    <w:rsid w:val="00161082"/>
    <w:rsid w:val="001666B3"/>
    <w:rsid w:val="00172548"/>
    <w:rsid w:val="001745F0"/>
    <w:rsid w:val="001752F4"/>
    <w:rsid w:val="00181004"/>
    <w:rsid w:val="0019002E"/>
    <w:rsid w:val="00196CF0"/>
    <w:rsid w:val="001A2AED"/>
    <w:rsid w:val="001A2B9F"/>
    <w:rsid w:val="001A3D0F"/>
    <w:rsid w:val="001A464A"/>
    <w:rsid w:val="001B7CF1"/>
    <w:rsid w:val="001C53F4"/>
    <w:rsid w:val="001C7640"/>
    <w:rsid w:val="001D0370"/>
    <w:rsid w:val="001D71F9"/>
    <w:rsid w:val="001E544A"/>
    <w:rsid w:val="001E70ED"/>
    <w:rsid w:val="001F315F"/>
    <w:rsid w:val="001F4203"/>
    <w:rsid w:val="00213A3B"/>
    <w:rsid w:val="00222E53"/>
    <w:rsid w:val="002302D0"/>
    <w:rsid w:val="002311FF"/>
    <w:rsid w:val="00235CF3"/>
    <w:rsid w:val="00237EF7"/>
    <w:rsid w:val="00241178"/>
    <w:rsid w:val="00245B7C"/>
    <w:rsid w:val="00255943"/>
    <w:rsid w:val="00257E1A"/>
    <w:rsid w:val="0026063F"/>
    <w:rsid w:val="00260F4F"/>
    <w:rsid w:val="00262E83"/>
    <w:rsid w:val="00264A37"/>
    <w:rsid w:val="00266D7A"/>
    <w:rsid w:val="00272F2B"/>
    <w:rsid w:val="00276A7C"/>
    <w:rsid w:val="002823DC"/>
    <w:rsid w:val="002862E0"/>
    <w:rsid w:val="00292173"/>
    <w:rsid w:val="00297945"/>
    <w:rsid w:val="002A435E"/>
    <w:rsid w:val="002B022F"/>
    <w:rsid w:val="002B25B0"/>
    <w:rsid w:val="002B2871"/>
    <w:rsid w:val="002B4922"/>
    <w:rsid w:val="002B5B9F"/>
    <w:rsid w:val="002B731C"/>
    <w:rsid w:val="002C19B9"/>
    <w:rsid w:val="002C4648"/>
    <w:rsid w:val="002D5AC2"/>
    <w:rsid w:val="002D72D1"/>
    <w:rsid w:val="002E0AFD"/>
    <w:rsid w:val="002E7D9D"/>
    <w:rsid w:val="00301C32"/>
    <w:rsid w:val="00310471"/>
    <w:rsid w:val="00313559"/>
    <w:rsid w:val="00315F56"/>
    <w:rsid w:val="003227AB"/>
    <w:rsid w:val="003275CB"/>
    <w:rsid w:val="00327C30"/>
    <w:rsid w:val="003308CA"/>
    <w:rsid w:val="0033276D"/>
    <w:rsid w:val="00340442"/>
    <w:rsid w:val="00347AC2"/>
    <w:rsid w:val="003536F8"/>
    <w:rsid w:val="00354D1E"/>
    <w:rsid w:val="0035772B"/>
    <w:rsid w:val="003744C2"/>
    <w:rsid w:val="003748AC"/>
    <w:rsid w:val="00375E15"/>
    <w:rsid w:val="00376AEE"/>
    <w:rsid w:val="003900E4"/>
    <w:rsid w:val="00396E6B"/>
    <w:rsid w:val="003C0093"/>
    <w:rsid w:val="003C0214"/>
    <w:rsid w:val="003C74D9"/>
    <w:rsid w:val="003D43AD"/>
    <w:rsid w:val="003D52A9"/>
    <w:rsid w:val="00404E1F"/>
    <w:rsid w:val="0040509A"/>
    <w:rsid w:val="004100C6"/>
    <w:rsid w:val="004102D8"/>
    <w:rsid w:val="00413D02"/>
    <w:rsid w:val="004168F8"/>
    <w:rsid w:val="00430C85"/>
    <w:rsid w:val="0043729D"/>
    <w:rsid w:val="00440B99"/>
    <w:rsid w:val="00451D1C"/>
    <w:rsid w:val="004543C4"/>
    <w:rsid w:val="00462925"/>
    <w:rsid w:val="00471C86"/>
    <w:rsid w:val="00475F84"/>
    <w:rsid w:val="00485894"/>
    <w:rsid w:val="00487F50"/>
    <w:rsid w:val="00490993"/>
    <w:rsid w:val="004A1445"/>
    <w:rsid w:val="004A34B6"/>
    <w:rsid w:val="004B4736"/>
    <w:rsid w:val="004C0C07"/>
    <w:rsid w:val="004C3567"/>
    <w:rsid w:val="004C5245"/>
    <w:rsid w:val="004C6803"/>
    <w:rsid w:val="004D0161"/>
    <w:rsid w:val="004E44B1"/>
    <w:rsid w:val="004F00F8"/>
    <w:rsid w:val="0052055C"/>
    <w:rsid w:val="00523A02"/>
    <w:rsid w:val="00526C21"/>
    <w:rsid w:val="0052710F"/>
    <w:rsid w:val="00532EA1"/>
    <w:rsid w:val="00543D55"/>
    <w:rsid w:val="00545A54"/>
    <w:rsid w:val="005466DB"/>
    <w:rsid w:val="00546CF0"/>
    <w:rsid w:val="00546D62"/>
    <w:rsid w:val="0055244E"/>
    <w:rsid w:val="005527C3"/>
    <w:rsid w:val="0055507D"/>
    <w:rsid w:val="005562DA"/>
    <w:rsid w:val="00556B69"/>
    <w:rsid w:val="005619C9"/>
    <w:rsid w:val="00561B03"/>
    <w:rsid w:val="00561EDA"/>
    <w:rsid w:val="0056792B"/>
    <w:rsid w:val="00577774"/>
    <w:rsid w:val="0059179E"/>
    <w:rsid w:val="00591A13"/>
    <w:rsid w:val="005953C3"/>
    <w:rsid w:val="0059585B"/>
    <w:rsid w:val="00595CD7"/>
    <w:rsid w:val="00597786"/>
    <w:rsid w:val="005A50E7"/>
    <w:rsid w:val="005A5502"/>
    <w:rsid w:val="005B750D"/>
    <w:rsid w:val="005B7A2A"/>
    <w:rsid w:val="005C03F3"/>
    <w:rsid w:val="005D2BD3"/>
    <w:rsid w:val="005D3871"/>
    <w:rsid w:val="005D5BE2"/>
    <w:rsid w:val="005D62E0"/>
    <w:rsid w:val="005D7D5C"/>
    <w:rsid w:val="005E47F8"/>
    <w:rsid w:val="005F4091"/>
    <w:rsid w:val="005F6D90"/>
    <w:rsid w:val="00600E1E"/>
    <w:rsid w:val="00617541"/>
    <w:rsid w:val="00620753"/>
    <w:rsid w:val="00631D1D"/>
    <w:rsid w:val="00633EF9"/>
    <w:rsid w:val="00637573"/>
    <w:rsid w:val="00641FB4"/>
    <w:rsid w:val="00652FD1"/>
    <w:rsid w:val="006531D3"/>
    <w:rsid w:val="00656296"/>
    <w:rsid w:val="00657255"/>
    <w:rsid w:val="0065774B"/>
    <w:rsid w:val="0066601C"/>
    <w:rsid w:val="00666EA5"/>
    <w:rsid w:val="00667843"/>
    <w:rsid w:val="00667AA4"/>
    <w:rsid w:val="00667FB1"/>
    <w:rsid w:val="0067321F"/>
    <w:rsid w:val="00675AA6"/>
    <w:rsid w:val="00693BFE"/>
    <w:rsid w:val="006B5B91"/>
    <w:rsid w:val="006C1142"/>
    <w:rsid w:val="006C481E"/>
    <w:rsid w:val="006D05E3"/>
    <w:rsid w:val="006D0C10"/>
    <w:rsid w:val="006D5D19"/>
    <w:rsid w:val="006D737F"/>
    <w:rsid w:val="006D7658"/>
    <w:rsid w:val="006F74C8"/>
    <w:rsid w:val="00707936"/>
    <w:rsid w:val="007144C6"/>
    <w:rsid w:val="00732495"/>
    <w:rsid w:val="00741CD5"/>
    <w:rsid w:val="0074706B"/>
    <w:rsid w:val="00755858"/>
    <w:rsid w:val="00767525"/>
    <w:rsid w:val="0077332A"/>
    <w:rsid w:val="00774457"/>
    <w:rsid w:val="00774EB2"/>
    <w:rsid w:val="0077627A"/>
    <w:rsid w:val="0078028B"/>
    <w:rsid w:val="0078102C"/>
    <w:rsid w:val="0078346B"/>
    <w:rsid w:val="00786729"/>
    <w:rsid w:val="00790094"/>
    <w:rsid w:val="00792EAB"/>
    <w:rsid w:val="007A37A5"/>
    <w:rsid w:val="007A3E84"/>
    <w:rsid w:val="007B560B"/>
    <w:rsid w:val="007B79B7"/>
    <w:rsid w:val="007E0FFC"/>
    <w:rsid w:val="0080266C"/>
    <w:rsid w:val="008219D7"/>
    <w:rsid w:val="00821D10"/>
    <w:rsid w:val="0082760F"/>
    <w:rsid w:val="0083074C"/>
    <w:rsid w:val="00833C7F"/>
    <w:rsid w:val="008513E1"/>
    <w:rsid w:val="00855785"/>
    <w:rsid w:val="00856B90"/>
    <w:rsid w:val="008668D2"/>
    <w:rsid w:val="00873BB0"/>
    <w:rsid w:val="0089390C"/>
    <w:rsid w:val="00893F51"/>
    <w:rsid w:val="008949B6"/>
    <w:rsid w:val="00897932"/>
    <w:rsid w:val="008C0531"/>
    <w:rsid w:val="008E35F2"/>
    <w:rsid w:val="008F5F27"/>
    <w:rsid w:val="009145B6"/>
    <w:rsid w:val="00916F69"/>
    <w:rsid w:val="009225DE"/>
    <w:rsid w:val="009461F7"/>
    <w:rsid w:val="009569F1"/>
    <w:rsid w:val="00957627"/>
    <w:rsid w:val="009607DB"/>
    <w:rsid w:val="00966A13"/>
    <w:rsid w:val="00967F8B"/>
    <w:rsid w:val="00973110"/>
    <w:rsid w:val="00981B0C"/>
    <w:rsid w:val="00983E35"/>
    <w:rsid w:val="00986F4A"/>
    <w:rsid w:val="00987D31"/>
    <w:rsid w:val="00990B53"/>
    <w:rsid w:val="00993F63"/>
    <w:rsid w:val="009A1586"/>
    <w:rsid w:val="009B6369"/>
    <w:rsid w:val="009D668C"/>
    <w:rsid w:val="009E1AB6"/>
    <w:rsid w:val="009F288C"/>
    <w:rsid w:val="009F7F85"/>
    <w:rsid w:val="00A020D7"/>
    <w:rsid w:val="00A23C46"/>
    <w:rsid w:val="00A24C2D"/>
    <w:rsid w:val="00A545B1"/>
    <w:rsid w:val="00A57CA0"/>
    <w:rsid w:val="00A70B78"/>
    <w:rsid w:val="00A80A84"/>
    <w:rsid w:val="00A825AF"/>
    <w:rsid w:val="00A84486"/>
    <w:rsid w:val="00A928EB"/>
    <w:rsid w:val="00A92BF0"/>
    <w:rsid w:val="00AA0802"/>
    <w:rsid w:val="00AA7039"/>
    <w:rsid w:val="00AA7616"/>
    <w:rsid w:val="00AB1743"/>
    <w:rsid w:val="00AB2C61"/>
    <w:rsid w:val="00AC0EBC"/>
    <w:rsid w:val="00AC1EEA"/>
    <w:rsid w:val="00AC26D6"/>
    <w:rsid w:val="00AC4623"/>
    <w:rsid w:val="00AD2506"/>
    <w:rsid w:val="00AD5D38"/>
    <w:rsid w:val="00AE737A"/>
    <w:rsid w:val="00AF478F"/>
    <w:rsid w:val="00B039A2"/>
    <w:rsid w:val="00B31527"/>
    <w:rsid w:val="00B3196B"/>
    <w:rsid w:val="00B34926"/>
    <w:rsid w:val="00B3557A"/>
    <w:rsid w:val="00B4359B"/>
    <w:rsid w:val="00B461A2"/>
    <w:rsid w:val="00B50826"/>
    <w:rsid w:val="00B52BDC"/>
    <w:rsid w:val="00B5446F"/>
    <w:rsid w:val="00B62702"/>
    <w:rsid w:val="00BA0B04"/>
    <w:rsid w:val="00BA566C"/>
    <w:rsid w:val="00BB5706"/>
    <w:rsid w:val="00BB5F8B"/>
    <w:rsid w:val="00BC0869"/>
    <w:rsid w:val="00BE0238"/>
    <w:rsid w:val="00BE2C31"/>
    <w:rsid w:val="00BE3568"/>
    <w:rsid w:val="00C01779"/>
    <w:rsid w:val="00C10F39"/>
    <w:rsid w:val="00C119C6"/>
    <w:rsid w:val="00C14C35"/>
    <w:rsid w:val="00C14D49"/>
    <w:rsid w:val="00C1609A"/>
    <w:rsid w:val="00C17127"/>
    <w:rsid w:val="00C17E7C"/>
    <w:rsid w:val="00C23461"/>
    <w:rsid w:val="00C53408"/>
    <w:rsid w:val="00C54A01"/>
    <w:rsid w:val="00C62857"/>
    <w:rsid w:val="00C7141D"/>
    <w:rsid w:val="00C80648"/>
    <w:rsid w:val="00C82351"/>
    <w:rsid w:val="00C91DDF"/>
    <w:rsid w:val="00C93B10"/>
    <w:rsid w:val="00CA2A41"/>
    <w:rsid w:val="00CA3CA2"/>
    <w:rsid w:val="00CB16B0"/>
    <w:rsid w:val="00CB24EF"/>
    <w:rsid w:val="00CB7B29"/>
    <w:rsid w:val="00CC40F3"/>
    <w:rsid w:val="00CC5633"/>
    <w:rsid w:val="00CD36D8"/>
    <w:rsid w:val="00CD56F8"/>
    <w:rsid w:val="00CD7109"/>
    <w:rsid w:val="00CE52D6"/>
    <w:rsid w:val="00CE738F"/>
    <w:rsid w:val="00CE7C82"/>
    <w:rsid w:val="00CE7F39"/>
    <w:rsid w:val="00CF5D5C"/>
    <w:rsid w:val="00D01073"/>
    <w:rsid w:val="00D037FC"/>
    <w:rsid w:val="00D213D2"/>
    <w:rsid w:val="00D2726D"/>
    <w:rsid w:val="00D349FB"/>
    <w:rsid w:val="00D4356A"/>
    <w:rsid w:val="00D55338"/>
    <w:rsid w:val="00D555CB"/>
    <w:rsid w:val="00D6092A"/>
    <w:rsid w:val="00D63062"/>
    <w:rsid w:val="00D70B90"/>
    <w:rsid w:val="00D775E0"/>
    <w:rsid w:val="00D82FC3"/>
    <w:rsid w:val="00D833B2"/>
    <w:rsid w:val="00D845EC"/>
    <w:rsid w:val="00D9481A"/>
    <w:rsid w:val="00D97C2E"/>
    <w:rsid w:val="00DC201D"/>
    <w:rsid w:val="00DE5464"/>
    <w:rsid w:val="00DF7245"/>
    <w:rsid w:val="00E014DE"/>
    <w:rsid w:val="00E05134"/>
    <w:rsid w:val="00E06A2C"/>
    <w:rsid w:val="00E10058"/>
    <w:rsid w:val="00E11694"/>
    <w:rsid w:val="00E15857"/>
    <w:rsid w:val="00E1705C"/>
    <w:rsid w:val="00E172D0"/>
    <w:rsid w:val="00E21A99"/>
    <w:rsid w:val="00E31FA3"/>
    <w:rsid w:val="00E325ED"/>
    <w:rsid w:val="00E35F43"/>
    <w:rsid w:val="00E40BF5"/>
    <w:rsid w:val="00E424E5"/>
    <w:rsid w:val="00E4355A"/>
    <w:rsid w:val="00E436A9"/>
    <w:rsid w:val="00E655DE"/>
    <w:rsid w:val="00E70E57"/>
    <w:rsid w:val="00E74923"/>
    <w:rsid w:val="00E830C1"/>
    <w:rsid w:val="00E8446C"/>
    <w:rsid w:val="00E85BCC"/>
    <w:rsid w:val="00EB3D37"/>
    <w:rsid w:val="00EB604F"/>
    <w:rsid w:val="00EC701D"/>
    <w:rsid w:val="00ED293E"/>
    <w:rsid w:val="00EE6041"/>
    <w:rsid w:val="00EF7328"/>
    <w:rsid w:val="00F13193"/>
    <w:rsid w:val="00F15D72"/>
    <w:rsid w:val="00F17CF0"/>
    <w:rsid w:val="00F36568"/>
    <w:rsid w:val="00F44AFE"/>
    <w:rsid w:val="00F50960"/>
    <w:rsid w:val="00F609AE"/>
    <w:rsid w:val="00F62263"/>
    <w:rsid w:val="00F705DD"/>
    <w:rsid w:val="00F76FF0"/>
    <w:rsid w:val="00F936C3"/>
    <w:rsid w:val="00FA683D"/>
    <w:rsid w:val="00FA7E1F"/>
    <w:rsid w:val="00FB2548"/>
    <w:rsid w:val="00FB46B1"/>
    <w:rsid w:val="00FC6592"/>
    <w:rsid w:val="00FE1231"/>
    <w:rsid w:val="00FE3605"/>
    <w:rsid w:val="00FE5F8C"/>
    <w:rsid w:val="00FF0FB4"/>
    <w:rsid w:val="00FF23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7255"/>
    <w:pPr>
      <w:spacing w:after="200" w:line="276" w:lineRule="auto"/>
    </w:pPr>
    <w:rPr>
      <w:sz w:val="22"/>
      <w:szCs w:val="22"/>
      <w:lang w:eastAsia="en-US"/>
    </w:rPr>
  </w:style>
  <w:style w:type="paragraph" w:styleId="Ttulo8">
    <w:name w:val="heading 8"/>
    <w:basedOn w:val="Normal"/>
    <w:next w:val="Normal"/>
    <w:link w:val="Ttulo8Char"/>
    <w:qFormat/>
    <w:rsid w:val="007144C6"/>
    <w:pPr>
      <w:keepNext/>
      <w:spacing w:after="0" w:line="240" w:lineRule="auto"/>
      <w:ind w:right="141"/>
      <w:outlineLvl w:val="7"/>
    </w:pPr>
    <w:rPr>
      <w:rFonts w:ascii="Arial" w:eastAsia="Times New Roman" w:hAnsi="Arial"/>
      <w:sz w:val="24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967F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67F8B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nhideWhenUsed/>
    <w:rsid w:val="0052710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rsid w:val="0052710F"/>
    <w:rPr>
      <w:sz w:val="22"/>
      <w:szCs w:val="22"/>
      <w:lang w:eastAsia="en-US"/>
    </w:rPr>
  </w:style>
  <w:style w:type="paragraph" w:styleId="Rodap">
    <w:name w:val="footer"/>
    <w:basedOn w:val="Normal"/>
    <w:link w:val="RodapChar"/>
    <w:uiPriority w:val="99"/>
    <w:unhideWhenUsed/>
    <w:rsid w:val="0052710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52710F"/>
    <w:rPr>
      <w:sz w:val="22"/>
      <w:szCs w:val="22"/>
      <w:lang w:eastAsia="en-US"/>
    </w:rPr>
  </w:style>
  <w:style w:type="paragraph" w:styleId="PargrafodaLista">
    <w:name w:val="List Paragraph"/>
    <w:basedOn w:val="Normal"/>
    <w:uiPriority w:val="34"/>
    <w:qFormat/>
    <w:rsid w:val="00BC0869"/>
    <w:pPr>
      <w:ind w:left="720"/>
      <w:contextualSpacing/>
    </w:pPr>
  </w:style>
  <w:style w:type="character" w:customStyle="1" w:styleId="Ttulo8Char">
    <w:name w:val="Título 8 Char"/>
    <w:basedOn w:val="Fontepargpadro"/>
    <w:link w:val="Ttulo8"/>
    <w:rsid w:val="007144C6"/>
    <w:rPr>
      <w:rFonts w:ascii="Arial" w:eastAsia="Times New Roman" w:hAnsi="Arial"/>
      <w:sz w:val="24"/>
    </w:rPr>
  </w:style>
  <w:style w:type="paragraph" w:customStyle="1" w:styleId="Standard">
    <w:name w:val="Standard"/>
    <w:rsid w:val="00E830C1"/>
    <w:pPr>
      <w:widowControl w:val="0"/>
      <w:suppressAutoHyphens/>
      <w:autoSpaceDN w:val="0"/>
    </w:pPr>
    <w:rPr>
      <w:rFonts w:ascii="Times New Roman" w:eastAsia="Lucida Sans Unicode" w:hAnsi="Times New Roman" w:cs="Mangal"/>
      <w:kern w:val="3"/>
      <w:sz w:val="24"/>
      <w:szCs w:val="24"/>
      <w:lang w:eastAsia="zh-C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7255"/>
    <w:pPr>
      <w:spacing w:after="200" w:line="276" w:lineRule="auto"/>
    </w:pPr>
    <w:rPr>
      <w:sz w:val="22"/>
      <w:szCs w:val="22"/>
      <w:lang w:eastAsia="en-US"/>
    </w:rPr>
  </w:style>
  <w:style w:type="paragraph" w:styleId="Ttulo8">
    <w:name w:val="heading 8"/>
    <w:basedOn w:val="Normal"/>
    <w:next w:val="Normal"/>
    <w:link w:val="Ttulo8Char"/>
    <w:qFormat/>
    <w:rsid w:val="007144C6"/>
    <w:pPr>
      <w:keepNext/>
      <w:spacing w:after="0" w:line="240" w:lineRule="auto"/>
      <w:ind w:right="141"/>
      <w:outlineLvl w:val="7"/>
    </w:pPr>
    <w:rPr>
      <w:rFonts w:ascii="Arial" w:eastAsia="Times New Roman" w:hAnsi="Arial"/>
      <w:sz w:val="24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967F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67F8B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nhideWhenUsed/>
    <w:rsid w:val="0052710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rsid w:val="0052710F"/>
    <w:rPr>
      <w:sz w:val="22"/>
      <w:szCs w:val="22"/>
      <w:lang w:eastAsia="en-US"/>
    </w:rPr>
  </w:style>
  <w:style w:type="paragraph" w:styleId="Rodap">
    <w:name w:val="footer"/>
    <w:basedOn w:val="Normal"/>
    <w:link w:val="RodapChar"/>
    <w:uiPriority w:val="99"/>
    <w:unhideWhenUsed/>
    <w:rsid w:val="0052710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52710F"/>
    <w:rPr>
      <w:sz w:val="22"/>
      <w:szCs w:val="22"/>
      <w:lang w:eastAsia="en-US"/>
    </w:rPr>
  </w:style>
  <w:style w:type="paragraph" w:styleId="PargrafodaLista">
    <w:name w:val="List Paragraph"/>
    <w:basedOn w:val="Normal"/>
    <w:uiPriority w:val="34"/>
    <w:qFormat/>
    <w:rsid w:val="00BC0869"/>
    <w:pPr>
      <w:ind w:left="720"/>
      <w:contextualSpacing/>
    </w:pPr>
  </w:style>
  <w:style w:type="character" w:customStyle="1" w:styleId="Ttulo8Char">
    <w:name w:val="Título 8 Char"/>
    <w:basedOn w:val="Fontepargpadro"/>
    <w:link w:val="Ttulo8"/>
    <w:rsid w:val="007144C6"/>
    <w:rPr>
      <w:rFonts w:ascii="Arial" w:eastAsia="Times New Roman" w:hAnsi="Arial"/>
      <w:sz w:val="24"/>
    </w:rPr>
  </w:style>
  <w:style w:type="paragraph" w:customStyle="1" w:styleId="Standard">
    <w:name w:val="Standard"/>
    <w:rsid w:val="00E830C1"/>
    <w:pPr>
      <w:widowControl w:val="0"/>
      <w:suppressAutoHyphens/>
      <w:autoSpaceDN w:val="0"/>
    </w:pPr>
    <w:rPr>
      <w:rFonts w:ascii="Times New Roman" w:eastAsia="Lucida Sans Unicode" w:hAnsi="Times New Roman" w:cs="Mangal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35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25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60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42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05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36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60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9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6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8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0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microsoft.com/office/2007/relationships/hdphoto" Target="media/hdphoto1.wdp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0.jpeg"/><Relationship Id="rId57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8" Type="http://schemas.openxmlformats.org/officeDocument/2006/relationships/endnotes" Target="endnotes.xml"/><Relationship Id="rId51" Type="http://schemas.openxmlformats.org/officeDocument/2006/relationships/image" Target="media/image42.jpe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8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sas%20Bahia\Desktop\ROTARY-MEDI&#199;&#195;O-MAIO\FOTOS%20-MAIO.dot" TargetMode="External"/></Relationships>
</file>

<file path=word/theme/theme1.xml><?xml version="1.0" encoding="utf-8"?>
<a:theme xmlns:a="http://schemas.openxmlformats.org/drawingml/2006/main" name="Tema do Office">
  <a:themeElements>
    <a:clrScheme name="Capital Próprio">
      <a:dk1>
        <a:sysClr val="windowText" lastClr="000000"/>
      </a:dk1>
      <a:lt1>
        <a:sysClr val="window" lastClr="FFFFFF"/>
      </a:lt1>
      <a:dk2>
        <a:srgbClr val="696464"/>
      </a:dk2>
      <a:lt2>
        <a:srgbClr val="E9E5DC"/>
      </a:lt2>
      <a:accent1>
        <a:srgbClr val="D34817"/>
      </a:accent1>
      <a:accent2>
        <a:srgbClr val="9B2D1F"/>
      </a:accent2>
      <a:accent3>
        <a:srgbClr val="A28E6A"/>
      </a:accent3>
      <a:accent4>
        <a:srgbClr val="956251"/>
      </a:accent4>
      <a:accent5>
        <a:srgbClr val="918485"/>
      </a:accent5>
      <a:accent6>
        <a:srgbClr val="855D5D"/>
      </a:accent6>
      <a:hlink>
        <a:srgbClr val="CC9900"/>
      </a:hlink>
      <a:folHlink>
        <a:srgbClr val="96A9A9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749A1A-2DB0-4ECC-B1A1-859EA7F707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FOTOS -MAIO</Template>
  <TotalTime>445</TotalTime>
  <Pages>1</Pages>
  <Words>412</Words>
  <Characters>2226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Casas Bahia</dc:creator>
  <cp:lastModifiedBy>Administrador</cp:lastModifiedBy>
  <cp:revision>66</cp:revision>
  <cp:lastPrinted>2018-02-22T14:18:00Z</cp:lastPrinted>
  <dcterms:created xsi:type="dcterms:W3CDTF">2018-02-21T14:22:00Z</dcterms:created>
  <dcterms:modified xsi:type="dcterms:W3CDTF">2018-07-10T17:49:00Z</dcterms:modified>
</cp:coreProperties>
</file>